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04C8" w14:textId="79F31055" w:rsidR="00E813FA" w:rsidRDefault="00E813FA" w:rsidP="00E813FA">
      <w:pPr>
        <w:pStyle w:val="PartDes"/>
        <w:jc w:val="left"/>
      </w:pPr>
      <w:r w:rsidRPr="00D90B04">
        <w:rPr>
          <w:noProof/>
          <w:color w:val="2B579A"/>
          <w:shd w:val="clear" w:color="auto" w:fill="E6E6E6"/>
          <w:lang w:eastAsia="en-GB"/>
        </w:rPr>
        <w:drawing>
          <wp:inline distT="0" distB="0" distL="0" distR="0" wp14:anchorId="3C061DE3" wp14:editId="1D568999">
            <wp:extent cx="1590675" cy="942975"/>
            <wp:effectExtent l="0" t="0" r="9525" b="9525"/>
            <wp:docPr id="815938658" name="Picture 815938658"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pic:nvPicPr>
                  <pic:blipFill>
                    <a:blip r:embed="rId13">
                      <a:extLst>
                        <a:ext uri="{28A0092B-C50C-407E-A947-70E740481C1C}">
                          <a14:useLocalDpi xmlns:a14="http://schemas.microsoft.com/office/drawing/2010/main" val="0"/>
                        </a:ext>
                      </a:extLst>
                    </a:blip>
                    <a:stretch>
                      <a:fillRect/>
                    </a:stretch>
                  </pic:blipFill>
                  <pic:spPr>
                    <a:xfrm>
                      <a:off x="0" y="0"/>
                      <a:ext cx="1590675" cy="942975"/>
                    </a:xfrm>
                    <a:prstGeom prst="rect">
                      <a:avLst/>
                    </a:prstGeom>
                  </pic:spPr>
                </pic:pic>
              </a:graphicData>
            </a:graphic>
          </wp:inline>
        </w:drawing>
      </w:r>
    </w:p>
    <w:p w14:paraId="68255328" w14:textId="77777777" w:rsidR="00E813FA" w:rsidRPr="00776FB8" w:rsidRDefault="00E813FA" w:rsidP="00E813FA">
      <w:pPr>
        <w:pStyle w:val="PartDes"/>
        <w:jc w:val="left"/>
      </w:pPr>
    </w:p>
    <w:p w14:paraId="0061911D" w14:textId="1074EB85" w:rsidR="00676BE7" w:rsidRPr="00E94F1F" w:rsidRDefault="00E94F1F" w:rsidP="00E94F1F">
      <w:pPr>
        <w:pStyle w:val="Heading1"/>
        <w:numPr>
          <w:ilvl w:val="0"/>
          <w:numId w:val="0"/>
        </w:numPr>
        <w:spacing w:after="0"/>
        <w:jc w:val="left"/>
        <w:rPr>
          <w:rFonts w:ascii="Calibri" w:hAnsi="Calibri"/>
          <w:sz w:val="28"/>
          <w:u w:val="none"/>
        </w:rPr>
      </w:pPr>
      <w:r>
        <w:rPr>
          <w:rFonts w:ascii="Calibri" w:hAnsi="Calibri"/>
          <w:sz w:val="32"/>
          <w:u w:val="none"/>
        </w:rPr>
        <w:t>BANKING SERVICES AGREEMENT</w:t>
      </w:r>
    </w:p>
    <w:p w14:paraId="3A08C680" w14:textId="77777777" w:rsidR="00E813FA" w:rsidRDefault="00E813FA" w:rsidP="00E813FA">
      <w:pPr>
        <w:pStyle w:val="PartDes"/>
        <w:rPr>
          <w:rFonts w:ascii="Calibri Light" w:hAnsi="Calibri Light"/>
          <w:b w:val="0"/>
          <w:sz w:val="56"/>
        </w:rPr>
      </w:pPr>
      <w:r>
        <w:rPr>
          <w:noProof/>
          <w:color w:val="2B579A"/>
          <w:shd w:val="clear" w:color="auto" w:fill="E6E6E6"/>
          <w:lang w:eastAsia="en-GB"/>
        </w:rPr>
        <mc:AlternateContent>
          <mc:Choice Requires="wps">
            <w:drawing>
              <wp:anchor distT="0" distB="0" distL="114300" distR="114300" simplePos="0" relativeHeight="251658240" behindDoc="0" locked="0" layoutInCell="1" allowOverlap="1" wp14:anchorId="3551E3A4" wp14:editId="2196DC41">
                <wp:simplePos x="0" y="0"/>
                <wp:positionH relativeFrom="column">
                  <wp:posOffset>0</wp:posOffset>
                </wp:positionH>
                <wp:positionV relativeFrom="paragraph">
                  <wp:posOffset>227330</wp:posOffset>
                </wp:positionV>
                <wp:extent cx="5676265" cy="6985"/>
                <wp:effectExtent l="0" t="0" r="19685" b="3111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1B11085" id="Straight Connector 6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7DB3E27B" w14:textId="77777777" w:rsidR="00E813FA" w:rsidRDefault="00E813FA" w:rsidP="00E813FA">
      <w:pPr>
        <w:pStyle w:val="PartDes"/>
        <w:rPr>
          <w:rFonts w:ascii="Calibri Light" w:hAnsi="Calibri Light"/>
          <w:b w:val="0"/>
          <w:sz w:val="56"/>
        </w:rPr>
      </w:pPr>
    </w:p>
    <w:p w14:paraId="790489EF" w14:textId="6547B19D" w:rsidR="00E813FA" w:rsidRPr="00776FB8" w:rsidRDefault="00E813FA" w:rsidP="00E813FA">
      <w:pPr>
        <w:pStyle w:val="PartDes"/>
        <w:jc w:val="both"/>
        <w:rPr>
          <w:rFonts w:ascii="Calibri Light" w:hAnsi="Calibri Light"/>
          <w:b w:val="0"/>
          <w:sz w:val="56"/>
        </w:rPr>
      </w:pPr>
      <w:r>
        <w:rPr>
          <w:rFonts w:ascii="Calibri Light" w:hAnsi="Calibri Light"/>
          <w:b w:val="0"/>
          <w:sz w:val="56"/>
        </w:rPr>
        <w:t xml:space="preserve">SCHEDULE </w:t>
      </w:r>
      <w:r w:rsidR="0076440D">
        <w:rPr>
          <w:rFonts w:ascii="Calibri Light" w:hAnsi="Calibri Light"/>
          <w:b w:val="0"/>
          <w:sz w:val="56"/>
        </w:rPr>
        <w:t>12</w:t>
      </w:r>
      <w:r>
        <w:rPr>
          <w:rFonts w:ascii="Calibri Light" w:hAnsi="Calibri Light"/>
          <w:b w:val="0"/>
          <w:sz w:val="56"/>
        </w:rPr>
        <w:t xml:space="preserve"> | </w:t>
      </w:r>
      <w:r w:rsidR="0076440D">
        <w:rPr>
          <w:rFonts w:ascii="Calibri Light" w:hAnsi="Calibri Light"/>
          <w:b w:val="0"/>
          <w:sz w:val="56"/>
        </w:rPr>
        <w:t>Supplier Product Terms and Conditions</w:t>
      </w:r>
    </w:p>
    <w:p w14:paraId="51C3ECA2" w14:textId="77777777" w:rsidR="00E813FA" w:rsidRPr="007B65ED" w:rsidRDefault="00E813FA" w:rsidP="00E813FA">
      <w:pPr>
        <w:jc w:val="left"/>
        <w:rPr>
          <w:rFonts w:ascii="Calibri" w:hAnsi="Calibri"/>
        </w:rPr>
      </w:pPr>
    </w:p>
    <w:p w14:paraId="3620EA80" w14:textId="38C3A062" w:rsidR="00B13EA8" w:rsidRDefault="00E813FA" w:rsidP="00E94F1F">
      <w:pPr>
        <w:tabs>
          <w:tab w:val="left" w:pos="993"/>
        </w:tabs>
        <w:jc w:val="left"/>
        <w:rPr>
          <w:rFonts w:ascii="Calibri" w:hAnsi="Calibri"/>
          <w:b/>
          <w:bCs/>
          <w:sz w:val="24"/>
        </w:rPr>
        <w:sectPr w:rsidR="00B13EA8" w:rsidSect="00280A40">
          <w:headerReference w:type="default" r:id="rId14"/>
          <w:footerReference w:type="default" r:id="rId15"/>
          <w:footerReference w:type="first" r:id="rId16"/>
          <w:endnotePr>
            <w:numFmt w:val="decimal"/>
          </w:endnotePr>
          <w:pgSz w:w="11909" w:h="16834" w:code="9"/>
          <w:pgMar w:top="1440" w:right="1559" w:bottom="1800" w:left="1440" w:header="720" w:footer="720" w:gutter="0"/>
          <w:cols w:space="720"/>
          <w:noEndnote/>
          <w:titlePg/>
          <w:docGrid w:linePitch="299"/>
        </w:sectPr>
      </w:pPr>
      <w:r w:rsidRPr="00433FD6">
        <w:rPr>
          <w:rFonts w:ascii="Calibri" w:hAnsi="Calibri"/>
          <w:b/>
          <w:bCs/>
          <w:sz w:val="24"/>
        </w:rPr>
        <w:br w:type="page"/>
      </w:r>
    </w:p>
    <w:p w14:paraId="6459E648" w14:textId="0138E97F" w:rsidR="00E813FA" w:rsidRDefault="00E813FA" w:rsidP="00E94F1F">
      <w:pPr>
        <w:tabs>
          <w:tab w:val="left" w:pos="993"/>
        </w:tabs>
        <w:jc w:val="left"/>
        <w:rPr>
          <w:rFonts w:ascii="Calibri Light" w:eastAsia="Trebuchet MS" w:hAnsi="Calibri Light" w:cs="Calibri Light"/>
          <w:b/>
          <w:bCs/>
          <w:sz w:val="32"/>
          <w:szCs w:val="22"/>
        </w:rPr>
      </w:pPr>
      <w:r w:rsidRPr="00E94F1F">
        <w:rPr>
          <w:rFonts w:ascii="Calibri Light" w:eastAsia="Trebuchet MS" w:hAnsi="Calibri Light" w:cs="Calibri Light"/>
          <w:b/>
          <w:bCs/>
          <w:sz w:val="32"/>
          <w:szCs w:val="22"/>
        </w:rPr>
        <w:lastRenderedPageBreak/>
        <w:t xml:space="preserve">Schedule </w:t>
      </w:r>
      <w:r w:rsidR="0076440D">
        <w:rPr>
          <w:rFonts w:ascii="Calibri Light" w:eastAsia="Trebuchet MS" w:hAnsi="Calibri Light" w:cs="Calibri Light"/>
          <w:b/>
          <w:bCs/>
          <w:sz w:val="32"/>
          <w:szCs w:val="22"/>
        </w:rPr>
        <w:t>12</w:t>
      </w:r>
      <w:r w:rsidRPr="00E94F1F">
        <w:rPr>
          <w:rFonts w:ascii="Calibri Light" w:eastAsia="Trebuchet MS" w:hAnsi="Calibri Light" w:cs="Calibri Light"/>
          <w:b/>
          <w:bCs/>
          <w:sz w:val="32"/>
          <w:szCs w:val="22"/>
        </w:rPr>
        <w:t xml:space="preserve"> | </w:t>
      </w:r>
      <w:r w:rsidR="0076440D">
        <w:rPr>
          <w:rFonts w:ascii="Calibri Light" w:eastAsia="Trebuchet MS" w:hAnsi="Calibri Light" w:cs="Calibri Light"/>
          <w:b/>
          <w:bCs/>
          <w:sz w:val="32"/>
          <w:szCs w:val="22"/>
        </w:rPr>
        <w:t>Supplier Product Terms and Conditions</w:t>
      </w:r>
    </w:p>
    <w:p w14:paraId="7F626AA6" w14:textId="3E88D410" w:rsidR="0076440D" w:rsidRDefault="0076440D" w:rsidP="00E94F1F">
      <w:pPr>
        <w:tabs>
          <w:tab w:val="left" w:pos="993"/>
        </w:tabs>
        <w:jc w:val="left"/>
        <w:rPr>
          <w:rFonts w:ascii="Calibri Light" w:eastAsia="Trebuchet MS" w:hAnsi="Calibri Light" w:cs="Calibri Light"/>
          <w:b/>
          <w:bCs/>
          <w:sz w:val="32"/>
          <w:szCs w:val="22"/>
        </w:rPr>
      </w:pPr>
    </w:p>
    <w:p w14:paraId="3AFE6281" w14:textId="201F3C50" w:rsidR="00247272" w:rsidRPr="00B13EA8" w:rsidRDefault="00247272" w:rsidP="00B13EA8">
      <w:pPr>
        <w:pStyle w:val="ListParagraph"/>
        <w:numPr>
          <w:ilvl w:val="0"/>
          <w:numId w:val="426"/>
        </w:numPr>
        <w:tabs>
          <w:tab w:val="left" w:pos="993"/>
        </w:tabs>
        <w:rPr>
          <w:rFonts w:asciiTheme="minorHAnsi" w:eastAsia="Trebuchet MS" w:hAnsiTheme="minorHAnsi" w:cstheme="minorHAnsi"/>
          <w:sz w:val="24"/>
          <w:szCs w:val="24"/>
        </w:rPr>
      </w:pPr>
      <w:r w:rsidRPr="00B13EA8">
        <w:rPr>
          <w:rFonts w:asciiTheme="minorHAnsi" w:eastAsia="Trebuchet MS" w:hAnsiTheme="minorHAnsi" w:cstheme="minorHAnsi"/>
          <w:sz w:val="24"/>
          <w:szCs w:val="24"/>
        </w:rPr>
        <w:t>The Parties agree that</w:t>
      </w:r>
      <w:r>
        <w:rPr>
          <w:rFonts w:asciiTheme="minorHAnsi" w:eastAsia="Trebuchet MS" w:hAnsiTheme="minorHAnsi" w:cstheme="minorHAnsi"/>
          <w:sz w:val="24"/>
          <w:szCs w:val="24"/>
        </w:rPr>
        <w:t xml:space="preserve"> the</w:t>
      </w:r>
      <w:r w:rsidRPr="00B13EA8">
        <w:rPr>
          <w:rFonts w:asciiTheme="minorHAnsi" w:eastAsia="Trebuchet MS" w:hAnsiTheme="minorHAnsi" w:cstheme="minorHAnsi"/>
          <w:sz w:val="24"/>
          <w:szCs w:val="24"/>
        </w:rPr>
        <w:t xml:space="preserve"> following list of attachments is the full </w:t>
      </w:r>
      <w:r w:rsidR="00CB5F69">
        <w:rPr>
          <w:rFonts w:asciiTheme="minorHAnsi" w:eastAsia="Trebuchet MS" w:hAnsiTheme="minorHAnsi" w:cstheme="minorHAnsi"/>
          <w:sz w:val="24"/>
          <w:szCs w:val="24"/>
        </w:rPr>
        <w:t>suite</w:t>
      </w:r>
      <w:r w:rsidRPr="00B13EA8">
        <w:rPr>
          <w:rFonts w:asciiTheme="minorHAnsi" w:eastAsia="Trebuchet MS" w:hAnsiTheme="minorHAnsi" w:cstheme="minorHAnsi"/>
          <w:sz w:val="24"/>
          <w:szCs w:val="24"/>
        </w:rPr>
        <w:t xml:space="preserve"> of Supplier Product Terms and Conditions at point of the Effective Date provided by the Supplier. If the Supplier makes changes to the Supplier Product Terms and Conditions, this must follow the process outlined in the Change Control Procedure detailed in Clause 13</w:t>
      </w:r>
      <w:r w:rsidR="00B13EA8">
        <w:rPr>
          <w:rFonts w:asciiTheme="minorHAnsi" w:eastAsia="Trebuchet MS" w:hAnsiTheme="minorHAnsi" w:cstheme="minorHAnsi"/>
          <w:sz w:val="24"/>
          <w:szCs w:val="24"/>
        </w:rPr>
        <w:t>.</w:t>
      </w:r>
    </w:p>
    <w:p w14:paraId="5C40D927" w14:textId="77777777" w:rsidR="00B13EA8" w:rsidRDefault="00B13EA8" w:rsidP="00E94F1F">
      <w:pPr>
        <w:tabs>
          <w:tab w:val="left" w:pos="993"/>
        </w:tabs>
        <w:jc w:val="left"/>
        <w:rPr>
          <w:rFonts w:asciiTheme="minorHAnsi" w:hAnsiTheme="minorHAnsi" w:cstheme="minorHAnsi"/>
          <w:noProof/>
          <w:sz w:val="24"/>
          <w:szCs w:val="24"/>
        </w:rPr>
      </w:pPr>
    </w:p>
    <w:p w14:paraId="223C3EA2" w14:textId="01A39ABB" w:rsidR="0076440D" w:rsidRPr="00B13EA8" w:rsidRDefault="009E1EAD" w:rsidP="00DD03CC">
      <w:pPr>
        <w:tabs>
          <w:tab w:val="left" w:pos="993"/>
        </w:tabs>
        <w:jc w:val="left"/>
        <w:rPr>
          <w:rFonts w:asciiTheme="minorHAnsi" w:hAnsiTheme="minorHAnsi" w:cstheme="minorHAnsi"/>
          <w:b/>
          <w:bCs/>
          <w:sz w:val="24"/>
          <w:szCs w:val="24"/>
        </w:rPr>
      </w:pPr>
      <w:r w:rsidRPr="009E1EAD">
        <w:rPr>
          <w:rFonts w:asciiTheme="minorHAnsi" w:hAnsiTheme="minorHAnsi" w:cstheme="minorHAnsi"/>
          <w:b/>
          <w:bCs/>
          <w:noProof/>
          <w:sz w:val="24"/>
          <w:szCs w:val="24"/>
        </w:rPr>
        <w:t>REDACTED</w:t>
      </w:r>
    </w:p>
    <w:sectPr w:rsidR="0076440D" w:rsidRPr="00B13EA8" w:rsidSect="00280A40">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A78B6" w14:textId="77777777" w:rsidR="00C6716A" w:rsidRDefault="00C6716A">
      <w:r>
        <w:separator/>
      </w:r>
    </w:p>
  </w:endnote>
  <w:endnote w:type="continuationSeparator" w:id="0">
    <w:p w14:paraId="309126DB" w14:textId="77777777" w:rsidR="00C6716A" w:rsidRDefault="00C6716A">
      <w:r>
        <w:continuationSeparator/>
      </w:r>
    </w:p>
  </w:endnote>
  <w:endnote w:type="continuationNotice" w:id="1">
    <w:p w14:paraId="6290C3F9" w14:textId="77777777" w:rsidR="00C6716A" w:rsidRDefault="00C671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JYBDCU+Arial-ItalicMT">
    <w:altName w:val="Arial"/>
    <w:panose1 w:val="00000000000000000000"/>
    <w:charset w:val="00"/>
    <w:family w:val="swiss"/>
    <w:notTrueType/>
    <w:pitch w:val="default"/>
    <w:sig w:usb0="00000003" w:usb1="00000000" w:usb2="00000000" w:usb3="00000000" w:csb0="00000001" w:csb1="00000000"/>
  </w:font>
  <w:font w:name="HGGothicM">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5945" w14:textId="7ACD9D6C" w:rsidR="00280A40" w:rsidRDefault="00A13468">
    <w:pPr>
      <w:pStyle w:val="Footer"/>
    </w:pPr>
    <w:r>
      <w:rPr>
        <w:noProof/>
      </w:rPr>
      <mc:AlternateContent>
        <mc:Choice Requires="wps">
          <w:drawing>
            <wp:anchor distT="0" distB="0" distL="114300" distR="114300" simplePos="0" relativeHeight="251659265" behindDoc="0" locked="0" layoutInCell="0" allowOverlap="1" wp14:anchorId="3D1D3DE8" wp14:editId="44D217E1">
              <wp:simplePos x="0" y="0"/>
              <wp:positionH relativeFrom="page">
                <wp:posOffset>0</wp:posOffset>
              </wp:positionH>
              <wp:positionV relativeFrom="page">
                <wp:posOffset>10225405</wp:posOffset>
              </wp:positionV>
              <wp:extent cx="7562215" cy="273050"/>
              <wp:effectExtent l="0" t="0" r="0" b="12700"/>
              <wp:wrapNone/>
              <wp:docPr id="1" name="MSIPCM00d34699bc1ca640cdfd4dd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9B498" w14:textId="70F9D976" w:rsidR="00A13468" w:rsidRPr="00A13468" w:rsidRDefault="00A13468" w:rsidP="00A13468">
                          <w:pPr>
                            <w:jc w:val="center"/>
                            <w:rPr>
                              <w:rFonts w:ascii="Calibri" w:hAnsi="Calibri" w:cs="Calibri"/>
                              <w:color w:val="000000"/>
                            </w:rPr>
                          </w:pPr>
                          <w:r w:rsidRPr="00A13468">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D1D3DE8" id="_x0000_t202" coordsize="21600,21600" o:spt="202" path="m,l,21600r21600,l21600,xe">
              <v:stroke joinstyle="miter"/>
              <v:path gradientshapeok="t" o:connecttype="rect"/>
            </v:shapetype>
            <v:shape id="MSIPCM00d34699bc1ca640cdfd4dd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10E9B498" w14:textId="70F9D976" w:rsidR="00A13468" w:rsidRPr="00A13468" w:rsidRDefault="00A13468" w:rsidP="00A13468">
                    <w:pPr>
                      <w:jc w:val="center"/>
                      <w:rPr>
                        <w:rFonts w:ascii="Calibri" w:hAnsi="Calibri" w:cs="Calibri"/>
                        <w:color w:val="000000"/>
                      </w:rPr>
                    </w:pPr>
                    <w:r w:rsidRPr="00A13468">
                      <w:rPr>
                        <w:rFonts w:ascii="Calibri" w:hAnsi="Calibri" w:cs="Calibri"/>
                        <w:color w:val="000000"/>
                      </w:rPr>
                      <w:t>OFFICIAL</w:t>
                    </w:r>
                  </w:p>
                </w:txbxContent>
              </v:textbox>
              <w10:wrap anchorx="page" anchory="page"/>
            </v:shape>
          </w:pict>
        </mc:Fallback>
      </mc:AlternateContent>
    </w:r>
    <w:r w:rsidR="00280A40">
      <w:rPr>
        <w:noProof/>
      </w:rPr>
      <mc:AlternateContent>
        <mc:Choice Requires="wps">
          <w:drawing>
            <wp:anchor distT="0" distB="0" distL="114300" distR="114300" simplePos="0" relativeHeight="251658240" behindDoc="0" locked="0" layoutInCell="0" allowOverlap="1" wp14:anchorId="7AE7C0D7" wp14:editId="14A7613E">
              <wp:simplePos x="0" y="0"/>
              <wp:positionH relativeFrom="page">
                <wp:posOffset>0</wp:posOffset>
              </wp:positionH>
              <wp:positionV relativeFrom="page">
                <wp:posOffset>10225405</wp:posOffset>
              </wp:positionV>
              <wp:extent cx="7562215" cy="273050"/>
              <wp:effectExtent l="0" t="0" r="0" b="12700"/>
              <wp:wrapNone/>
              <wp:docPr id="17" name="Text Box 1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AE7C0D7" id="Text Box 17"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6BAC" w14:textId="3C2B0A26" w:rsidR="00280A40" w:rsidRDefault="00280A40">
    <w:pPr>
      <w:pStyle w:val="Footer"/>
    </w:pPr>
    <w:r>
      <w:rPr>
        <w:noProof/>
      </w:rPr>
      <mc:AlternateContent>
        <mc:Choice Requires="wps">
          <w:drawing>
            <wp:anchor distT="0" distB="0" distL="114300" distR="114300" simplePos="0" relativeHeight="251658241" behindDoc="0" locked="0" layoutInCell="0" allowOverlap="1" wp14:anchorId="78356CB0" wp14:editId="5A3133C9">
              <wp:simplePos x="0" y="0"/>
              <wp:positionH relativeFrom="page">
                <wp:posOffset>0</wp:posOffset>
              </wp:positionH>
              <wp:positionV relativeFrom="page">
                <wp:posOffset>10225405</wp:posOffset>
              </wp:positionV>
              <wp:extent cx="7562215" cy="273050"/>
              <wp:effectExtent l="0" t="0" r="0" b="12700"/>
              <wp:wrapNone/>
              <wp:docPr id="20" name="Text Box 2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356CB0" id="_x0000_t202" coordsize="21600,21600" o:spt="202" path="m,l,21600r21600,l21600,xe">
              <v:stroke joinstyle="miter"/>
              <v:path gradientshapeok="t" o:connecttype="rect"/>
            </v:shapetype>
            <v:shape id="Text Box 20"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4031C" w14:textId="77777777" w:rsidR="00C6716A" w:rsidRDefault="00C6716A">
      <w:r>
        <w:separator/>
      </w:r>
    </w:p>
  </w:footnote>
  <w:footnote w:type="continuationSeparator" w:id="0">
    <w:p w14:paraId="1B75ED48" w14:textId="77777777" w:rsidR="00C6716A" w:rsidRDefault="00C6716A">
      <w:r>
        <w:continuationSeparator/>
      </w:r>
    </w:p>
  </w:footnote>
  <w:footnote w:type="continuationNotice" w:id="1">
    <w:p w14:paraId="6192191C" w14:textId="77777777" w:rsidR="00C6716A" w:rsidRDefault="00C671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02D2D" w14:textId="04183D59" w:rsidR="00C915BA" w:rsidRPr="00C915BA" w:rsidRDefault="007F1042" w:rsidP="00C915BA">
    <w:pPr>
      <w:tabs>
        <w:tab w:val="center" w:pos="4153"/>
        <w:tab w:val="right" w:pos="9026"/>
      </w:tabs>
      <w:jc w:val="right"/>
      <w:rPr>
        <w:rFonts w:ascii="Calibri" w:hAnsi="Calibri"/>
      </w:rPr>
    </w:pPr>
    <w:r w:rsidRPr="007F1042">
      <w:rPr>
        <w:rFonts w:ascii="Calibri" w:hAnsi="Calibri"/>
      </w:rPr>
      <w:ptab w:relativeTo="margin" w:alignment="center" w:leader="none"/>
    </w:r>
    <w:r w:rsidRPr="007F1042">
      <w:rPr>
        <w:rFonts w:ascii="Calibri" w:hAnsi="Calibri"/>
      </w:rPr>
      <w:ptab w:relativeTo="margin" w:alignment="right" w:leader="none"/>
    </w:r>
    <w:r w:rsidRPr="00C915BA">
      <w:rPr>
        <w:rFonts w:ascii="Calibri" w:hAnsi="Calibri"/>
      </w:rPr>
      <w:t xml:space="preserve">Schedule </w:t>
    </w:r>
    <w:r>
      <w:rPr>
        <w:rFonts w:ascii="Calibri" w:hAnsi="Calibri"/>
      </w:rPr>
      <w:t>12</w:t>
    </w:r>
    <w:r w:rsidRPr="00C915BA">
      <w:rPr>
        <w:rFonts w:ascii="Calibri" w:hAnsi="Calibri"/>
      </w:rPr>
      <w:t xml:space="preserve">| </w:t>
    </w:r>
    <w:r>
      <w:rPr>
        <w:rFonts w:ascii="Calibri" w:hAnsi="Calibri"/>
      </w:rPr>
      <w:t xml:space="preserve">Supplier Product Terms and Conditions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FB"/>
    <w:multiLevelType w:val="multilevel"/>
    <w:tmpl w:val="DE8E6A1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50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27"/>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FFFFFFFE"/>
    <w:multiLevelType w:val="singleLevel"/>
    <w:tmpl w:val="9C2E2852"/>
    <w:lvl w:ilvl="0">
      <w:numFmt w:val="decimal"/>
      <w:pStyle w:val="StyleHeading5ServiceConformance4HeadingHeading5unusedLev"/>
      <w:lvlText w:val="*"/>
      <w:lvlJc w:val="left"/>
    </w:lvl>
  </w:abstractNum>
  <w:abstractNum w:abstractNumId="3"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 w15:restartNumberingAfterBreak="0">
    <w:nsid w:val="00904C48"/>
    <w:multiLevelType w:val="hybridMultilevel"/>
    <w:tmpl w:val="453A1A0C"/>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09915DC"/>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0C0677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01C46455"/>
    <w:multiLevelType w:val="hybridMultilevel"/>
    <w:tmpl w:val="A8B000CA"/>
    <w:lvl w:ilvl="0" w:tplc="C2C0F028">
      <w:start w:val="1"/>
      <w:numFmt w:val="lowerLetter"/>
      <w:lvlText w:val="(%1)"/>
      <w:lvlJc w:val="left"/>
      <w:pPr>
        <w:ind w:left="1440" w:hanging="360"/>
      </w:pPr>
      <w:rPr>
        <w:rFonts w:cs="Times New Roman"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1D739C3"/>
    <w:multiLevelType w:val="multilevel"/>
    <w:tmpl w:val="DBDAEC8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239011D"/>
    <w:multiLevelType w:val="hybridMultilevel"/>
    <w:tmpl w:val="57FE0F6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AB7693"/>
    <w:multiLevelType w:val="multilevel"/>
    <w:tmpl w:val="56D2465C"/>
    <w:lvl w:ilvl="0">
      <w:start w:val="1"/>
      <w:numFmt w:val="lowerLetter"/>
      <w:lvlText w:val="(%1)"/>
      <w:lvlJc w:val="left"/>
      <w:pPr>
        <w:ind w:left="766" w:hanging="57"/>
      </w:pPr>
      <w:rPr>
        <w:rFonts w:cs="Times New Roman" w:hint="default"/>
      </w:rPr>
    </w:lvl>
    <w:lvl w:ilvl="1">
      <w:start w:val="1"/>
      <w:numFmt w:val="decimal"/>
      <w:lvlText w:val="%1%2"/>
      <w:lvlJc w:val="left"/>
      <w:pPr>
        <w:tabs>
          <w:tab w:val="num" w:pos="1475"/>
        </w:tabs>
        <w:ind w:left="1475" w:hanging="709"/>
      </w:pPr>
      <w:rPr>
        <w:rFonts w:hint="default"/>
        <w:b/>
      </w:rPr>
    </w:lvl>
    <w:lvl w:ilvl="2">
      <w:start w:val="1"/>
      <w:numFmt w:val="decimal"/>
      <w:lvlText w:val="%2.%3"/>
      <w:lvlJc w:val="left"/>
      <w:pPr>
        <w:tabs>
          <w:tab w:val="num" w:pos="1475"/>
        </w:tabs>
        <w:ind w:left="1475" w:hanging="709"/>
      </w:pPr>
      <w:rPr>
        <w:rFonts w:hint="default"/>
        <w:b w:val="0"/>
        <w:i w:val="0"/>
      </w:rPr>
    </w:lvl>
    <w:lvl w:ilvl="3">
      <w:start w:val="1"/>
      <w:numFmt w:val="lowerLetter"/>
      <w:lvlText w:val="(%4)"/>
      <w:lvlJc w:val="left"/>
      <w:pPr>
        <w:tabs>
          <w:tab w:val="num" w:pos="2184"/>
        </w:tabs>
        <w:ind w:left="2184" w:hanging="709"/>
      </w:pPr>
      <w:rPr>
        <w:rFonts w:hint="default"/>
      </w:rPr>
    </w:lvl>
    <w:lvl w:ilvl="4">
      <w:start w:val="1"/>
      <w:numFmt w:val="lowerRoman"/>
      <w:lvlText w:val="(%5)"/>
      <w:lvlJc w:val="left"/>
      <w:pPr>
        <w:tabs>
          <w:tab w:val="num" w:pos="2184"/>
        </w:tabs>
        <w:ind w:left="2892" w:hanging="708"/>
      </w:pPr>
      <w:rPr>
        <w:rFonts w:hint="default"/>
      </w:rPr>
    </w:lvl>
    <w:lvl w:ilvl="5">
      <w:start w:val="1"/>
      <w:numFmt w:val="bullet"/>
      <w:lvlText w:val=""/>
      <w:lvlJc w:val="left"/>
      <w:pPr>
        <w:tabs>
          <w:tab w:val="num" w:pos="3601"/>
        </w:tabs>
        <w:ind w:left="4309" w:hanging="708"/>
      </w:pPr>
      <w:rPr>
        <w:rFonts w:ascii="Symbol" w:hAnsi="Symbol" w:hint="default"/>
        <w:color w:val="auto"/>
      </w:rPr>
    </w:lvl>
    <w:lvl w:ilvl="6">
      <w:start w:val="1"/>
      <w:numFmt w:val="lowerLetter"/>
      <w:lvlText w:val="%7)"/>
      <w:lvlJc w:val="left"/>
      <w:pPr>
        <w:tabs>
          <w:tab w:val="num" w:pos="5018"/>
        </w:tabs>
        <w:ind w:left="5018" w:hanging="709"/>
      </w:pPr>
      <w:rPr>
        <w:rFonts w:hint="default"/>
      </w:rPr>
    </w:lvl>
    <w:lvl w:ilvl="7">
      <w:start w:val="1"/>
      <w:numFmt w:val="lowerRoman"/>
      <w:lvlText w:val="%8)"/>
      <w:lvlJc w:val="left"/>
      <w:pPr>
        <w:tabs>
          <w:tab w:val="num" w:pos="5727"/>
        </w:tabs>
        <w:ind w:left="5727" w:hanging="709"/>
      </w:pPr>
      <w:rPr>
        <w:rFonts w:hint="default"/>
      </w:rPr>
    </w:lvl>
    <w:lvl w:ilvl="8">
      <w:start w:val="1"/>
      <w:numFmt w:val="upperLetter"/>
      <w:lvlText w:val="%9)"/>
      <w:lvlJc w:val="left"/>
      <w:pPr>
        <w:tabs>
          <w:tab w:val="num" w:pos="5727"/>
        </w:tabs>
        <w:ind w:left="6435" w:hanging="708"/>
      </w:pPr>
      <w:rPr>
        <w:rFonts w:hint="default"/>
      </w:rPr>
    </w:lvl>
  </w:abstractNum>
  <w:abstractNum w:abstractNumId="13" w15:restartNumberingAfterBreak="0">
    <w:nsid w:val="02E37656"/>
    <w:multiLevelType w:val="multilevel"/>
    <w:tmpl w:val="9CEC8E50"/>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0309120D"/>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 w15:restartNumberingAfterBreak="0">
    <w:nsid w:val="033D7566"/>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3684E2E"/>
    <w:multiLevelType w:val="multilevel"/>
    <w:tmpl w:val="AC12E4A4"/>
    <w:lvl w:ilvl="0">
      <w:start w:val="15"/>
      <w:numFmt w:val="decimal"/>
      <w:lvlText w:val="%1"/>
      <w:lvlJc w:val="left"/>
      <w:pPr>
        <w:tabs>
          <w:tab w:val="num" w:pos="709"/>
        </w:tabs>
        <w:ind w:left="709" w:hanging="709"/>
      </w:pPr>
      <w:rPr>
        <w:rFonts w:cs="Times New Roman" w:hint="default"/>
        <w:b/>
      </w:rPr>
    </w:lvl>
    <w:lvl w:ilvl="1">
      <w:start w:val="30"/>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0"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1"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4B12876"/>
    <w:multiLevelType w:val="multilevel"/>
    <w:tmpl w:val="8CE0E814"/>
    <w:lvl w:ilvl="0">
      <w:start w:val="1"/>
      <w:numFmt w:val="none"/>
      <w:lvlText w:val=""/>
      <w:lvlJc w:val="center"/>
      <w:pPr>
        <w:ind w:left="0" w:hanging="57"/>
      </w:pPr>
      <w:rPr>
        <w:rFonts w:hint="default"/>
      </w:rPr>
    </w:lvl>
    <w:lvl w:ilvl="1">
      <w:start w:val="4"/>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 w15:restartNumberingAfterBreak="0">
    <w:nsid w:val="04B836C6"/>
    <w:multiLevelType w:val="multilevel"/>
    <w:tmpl w:val="2CB21114"/>
    <w:styleLink w:val="1111114"/>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4"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25" w15:restartNumberingAfterBreak="0">
    <w:nsid w:val="04D875E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 w15:restartNumberingAfterBreak="0">
    <w:nsid w:val="056109D1"/>
    <w:multiLevelType w:val="hybridMultilevel"/>
    <w:tmpl w:val="E904BD2E"/>
    <w:lvl w:ilvl="0" w:tplc="F3E2CB32">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5E67FFA"/>
    <w:multiLevelType w:val="multilevel"/>
    <w:tmpl w:val="02D61FC2"/>
    <w:lvl w:ilvl="0">
      <w:start w:val="1"/>
      <w:numFmt w:val="decimal"/>
      <w:lvlText w:val="%1"/>
      <w:lvlJc w:val="left"/>
      <w:pPr>
        <w:ind w:left="390" w:hanging="390"/>
      </w:pPr>
      <w:rPr>
        <w:rFonts w:cs="Arial" w:hint="default"/>
        <w:b w:val="0"/>
      </w:rPr>
    </w:lvl>
    <w:lvl w:ilvl="1">
      <w:start w:val="12"/>
      <w:numFmt w:val="decimal"/>
      <w:lvlText w:val="%1.%2"/>
      <w:lvlJc w:val="left"/>
      <w:pPr>
        <w:ind w:left="390" w:hanging="390"/>
      </w:pPr>
      <w:rPr>
        <w:rFonts w:cs="Arial" w:hint="default"/>
        <w:b w:val="0"/>
      </w:rPr>
    </w:lvl>
    <w:lvl w:ilvl="2">
      <w:start w:val="1"/>
      <w:numFmt w:val="decimal"/>
      <w:lvlText w:val="%1.%2.%3"/>
      <w:lvlJc w:val="left"/>
      <w:pPr>
        <w:ind w:left="720" w:hanging="720"/>
      </w:pPr>
      <w:rPr>
        <w:rFonts w:cs="Arial" w:hint="default"/>
        <w:b w:val="0"/>
      </w:rPr>
    </w:lvl>
    <w:lvl w:ilvl="3">
      <w:start w:val="1"/>
      <w:numFmt w:val="decimal"/>
      <w:lvlText w:val="%1.%2.%3.%4"/>
      <w:lvlJc w:val="left"/>
      <w:pPr>
        <w:ind w:left="720" w:hanging="72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080" w:hanging="108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440" w:hanging="1440"/>
      </w:pPr>
      <w:rPr>
        <w:rFonts w:cs="Arial" w:hint="default"/>
        <w:b w:val="0"/>
      </w:rPr>
    </w:lvl>
    <w:lvl w:ilvl="8">
      <w:start w:val="1"/>
      <w:numFmt w:val="decimal"/>
      <w:lvlText w:val="%1.%2.%3.%4.%5.%6.%7.%8.%9"/>
      <w:lvlJc w:val="left"/>
      <w:pPr>
        <w:ind w:left="1800" w:hanging="1800"/>
      </w:pPr>
      <w:rPr>
        <w:rFonts w:cs="Arial" w:hint="default"/>
        <w:b w:val="0"/>
      </w:rPr>
    </w:lvl>
  </w:abstractNum>
  <w:abstractNum w:abstractNumId="28" w15:restartNumberingAfterBreak="0">
    <w:nsid w:val="05E9766D"/>
    <w:multiLevelType w:val="hybridMultilevel"/>
    <w:tmpl w:val="FA2034BE"/>
    <w:lvl w:ilvl="0" w:tplc="08090011">
      <w:start w:val="1"/>
      <w:numFmt w:val="decimal"/>
      <w:lvlText w:val="%1)"/>
      <w:lvlJc w:val="left"/>
      <w:pPr>
        <w:ind w:left="1434" w:hanging="360"/>
      </w:pPr>
      <w:rPr>
        <w:rFonts w:hint="default"/>
      </w:rPr>
    </w:lvl>
    <w:lvl w:ilvl="1" w:tplc="764E0B46">
      <w:start w:val="3"/>
      <w:numFmt w:val="bullet"/>
      <w:lvlText w:val="-"/>
      <w:lvlJc w:val="left"/>
      <w:pPr>
        <w:ind w:left="2154" w:hanging="360"/>
      </w:pPr>
      <w:rPr>
        <w:rFonts w:ascii="Calibri" w:eastAsia="Calibri" w:hAnsi="Calibri" w:cs="Calibri"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 w15:restartNumberingAfterBreak="0">
    <w:nsid w:val="06186E8E"/>
    <w:multiLevelType w:val="multilevel"/>
    <w:tmpl w:val="7740427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Letter"/>
      <w:lvlText w:val="(%4)"/>
      <w:lvlJc w:val="left"/>
      <w:pPr>
        <w:tabs>
          <w:tab w:val="num" w:pos="2126"/>
        </w:tabs>
        <w:ind w:left="2126" w:hanging="709"/>
      </w:pPr>
      <w:rPr>
        <w:rFonts w:asciiTheme="minorHAnsi" w:eastAsia="STZhongsong" w:hAnsiTheme="minorHAnsi" w:cs="Times New Roman"/>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06F051AA"/>
    <w:multiLevelType w:val="hybridMultilevel"/>
    <w:tmpl w:val="5874C0D2"/>
    <w:lvl w:ilvl="0" w:tplc="C290BF92">
      <w:start w:val="1"/>
      <w:numFmt w:val="lowerLetter"/>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087B053A"/>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 w15:restartNumberingAfterBreak="0">
    <w:nsid w:val="08F25C04"/>
    <w:multiLevelType w:val="hybridMultilevel"/>
    <w:tmpl w:val="76FC3146"/>
    <w:lvl w:ilvl="0" w:tplc="85405F32">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090658FB"/>
    <w:multiLevelType w:val="hybridMultilevel"/>
    <w:tmpl w:val="D2DCC94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9635768"/>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0" w15:restartNumberingAfterBreak="0">
    <w:nsid w:val="0B8649F7"/>
    <w:multiLevelType w:val="hybridMultilevel"/>
    <w:tmpl w:val="B974431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2" w15:restartNumberingAfterBreak="0">
    <w:nsid w:val="0BFD16C7"/>
    <w:multiLevelType w:val="multilevel"/>
    <w:tmpl w:val="B9626F86"/>
    <w:lvl w:ilvl="0">
      <w:start w:val="23"/>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hAnsi="Trebuchet M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color w:val="auto"/>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CAD0B92"/>
    <w:multiLevelType w:val="hybridMultilevel"/>
    <w:tmpl w:val="74BCDB2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CB82780"/>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0CD9157B"/>
    <w:multiLevelType w:val="hybridMultilevel"/>
    <w:tmpl w:val="8BDE2ED2"/>
    <w:lvl w:ilvl="0" w:tplc="FFFFFFFF">
      <w:start w:val="1"/>
      <w:numFmt w:val="lowerRoman"/>
      <w:lvlText w:val="%1."/>
      <w:lvlJc w:val="right"/>
      <w:pPr>
        <w:ind w:left="1440" w:hanging="360"/>
      </w:pPr>
    </w:lvl>
    <w:lvl w:ilvl="1" w:tplc="0809001B">
      <w:start w:val="1"/>
      <w:numFmt w:val="lowerRoman"/>
      <w:lvlText w:val="%2."/>
      <w:lvlJc w:val="right"/>
      <w:pPr>
        <w:ind w:left="2160" w:hanging="360"/>
      </w:pPr>
      <w:rPr>
        <w:rFonts w:cs="Times New Roman"/>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3857AA"/>
    <w:multiLevelType w:val="multilevel"/>
    <w:tmpl w:val="25AA4BB0"/>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8" w15:restartNumberingAfterBreak="0">
    <w:nsid w:val="0D39640C"/>
    <w:multiLevelType w:val="hybridMultilevel"/>
    <w:tmpl w:val="F8EC0702"/>
    <w:lvl w:ilvl="0" w:tplc="8E165548">
      <w:start w:val="1"/>
      <w:numFmt w:val="lowerLetter"/>
      <w:lvlText w:val="(%1)"/>
      <w:lvlJc w:val="left"/>
      <w:pPr>
        <w:ind w:left="1004" w:hanging="360"/>
      </w:pPr>
      <w:rPr>
        <w:rFonts w:cs="Times New Roman" w:hint="default"/>
        <w:sz w:val="22"/>
        <w:szCs w:val="22"/>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0"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1"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0E4C325D"/>
    <w:multiLevelType w:val="hybridMultilevel"/>
    <w:tmpl w:val="87D461D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E766FF0"/>
    <w:multiLevelType w:val="multilevel"/>
    <w:tmpl w:val="B552B1E2"/>
    <w:lvl w:ilvl="0">
      <w:start w:val="15"/>
      <w:numFmt w:val="decimal"/>
      <w:pStyle w:val="Heading1"/>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hint="default"/>
        <w:b w:val="0"/>
        <w:i w:val="0"/>
        <w:sz w:val="22"/>
      </w:rPr>
    </w:lvl>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hint="default"/>
        <w:b w:val="0"/>
        <w:i w:val="0"/>
        <w:sz w:val="22"/>
      </w:rPr>
    </w:lvl>
    <w:lvl w:ilvl="6">
      <w:start w:val="1"/>
      <w:numFmt w:val="decimal"/>
      <w:pStyle w:val="Heading7"/>
      <w:lvlText w:val="%7."/>
      <w:lvlJc w:val="left"/>
      <w:pPr>
        <w:tabs>
          <w:tab w:val="num" w:pos="4320"/>
        </w:tabs>
        <w:ind w:left="4320" w:hanging="720"/>
      </w:pPr>
      <w:rPr>
        <w:rFonts w:cs="Times New Roman" w:hint="default"/>
      </w:rPr>
    </w:lvl>
    <w:lvl w:ilvl="7">
      <w:start w:val="1"/>
      <w:numFmt w:val="decimal"/>
      <w:pStyle w:val="Heading8"/>
      <w:lvlText w:val="%8."/>
      <w:lvlJc w:val="left"/>
      <w:pPr>
        <w:tabs>
          <w:tab w:val="num" w:pos="5040"/>
        </w:tabs>
        <w:ind w:left="5040" w:hanging="720"/>
      </w:pPr>
      <w:rPr>
        <w:rFonts w:ascii="Times New Roman" w:hAnsi="Times New Roman" w:cs="Times New Roman" w:hint="default"/>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hint="default"/>
        <w:b w:val="0"/>
        <w:i w:val="0"/>
        <w:sz w:val="22"/>
      </w:rPr>
    </w:lvl>
  </w:abstractNum>
  <w:abstractNum w:abstractNumId="5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0F2F247A"/>
    <w:multiLevelType w:val="hybridMultilevel"/>
    <w:tmpl w:val="3AA2A1C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0FF56CC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60" w15:restartNumberingAfterBreak="0">
    <w:nsid w:val="101D4E18"/>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0454BDF"/>
    <w:multiLevelType w:val="multilevel"/>
    <w:tmpl w:val="D66A3D2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1053615F"/>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10FF3B83"/>
    <w:multiLevelType w:val="hybridMultilevel"/>
    <w:tmpl w:val="A6185908"/>
    <w:lvl w:ilvl="0" w:tplc="08090011">
      <w:start w:val="1"/>
      <w:numFmt w:val="decimal"/>
      <w:lvlText w:val="%1)"/>
      <w:lvlJc w:val="left"/>
      <w:pPr>
        <w:ind w:left="1434" w:hanging="360"/>
      </w:pPr>
      <w:rPr>
        <w:rFonts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64" w15:restartNumberingAfterBreak="0">
    <w:nsid w:val="11691FEB"/>
    <w:multiLevelType w:val="hybridMultilevel"/>
    <w:tmpl w:val="7606365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11E370F7"/>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6"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7" w15:restartNumberingAfterBreak="0">
    <w:nsid w:val="12770540"/>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8" w15:restartNumberingAfterBreak="0">
    <w:nsid w:val="134E42CB"/>
    <w:multiLevelType w:val="hybridMultilevel"/>
    <w:tmpl w:val="68EA6420"/>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9" w15:restartNumberingAfterBreak="0">
    <w:nsid w:val="134F776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0" w15:restartNumberingAfterBreak="0">
    <w:nsid w:val="13596697"/>
    <w:multiLevelType w:val="multilevel"/>
    <w:tmpl w:val="DC82163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1" w15:restartNumberingAfterBreak="0">
    <w:nsid w:val="139161A2"/>
    <w:multiLevelType w:val="multilevel"/>
    <w:tmpl w:val="3DF42754"/>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3A603D1"/>
    <w:multiLevelType w:val="hybridMultilevel"/>
    <w:tmpl w:val="435A1EF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13AA10B4"/>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13C63CB8"/>
    <w:multiLevelType w:val="multilevel"/>
    <w:tmpl w:val="34DE960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5" w15:restartNumberingAfterBreak="0">
    <w:nsid w:val="143C7EE9"/>
    <w:multiLevelType w:val="hybridMultilevel"/>
    <w:tmpl w:val="2634064E"/>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14413C86"/>
    <w:multiLevelType w:val="hybridMultilevel"/>
    <w:tmpl w:val="45AE8178"/>
    <w:lvl w:ilvl="0" w:tplc="1CEE4392">
      <w:start w:val="1"/>
      <w:numFmt w:val="lowerRoman"/>
      <w:lvlText w:val="(%1)"/>
      <w:lvlJc w:val="left"/>
      <w:pPr>
        <w:ind w:left="1724" w:hanging="360"/>
      </w:pPr>
      <w:rPr>
        <w:rFonts w:cs="Times New Roman"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77" w15:restartNumberingAfterBreak="0">
    <w:nsid w:val="14F707DC"/>
    <w:multiLevelType w:val="hybridMultilevel"/>
    <w:tmpl w:val="718EE3E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82" w15:restartNumberingAfterBreak="0">
    <w:nsid w:val="159A637F"/>
    <w:multiLevelType w:val="multilevel"/>
    <w:tmpl w:val="673824D4"/>
    <w:lvl w:ilvl="0">
      <w:start w:val="1"/>
      <w:numFmt w:val="decimal"/>
      <w:pStyle w:val="BrisagmtSch-Heading"/>
      <w:suff w:val="nothing"/>
      <w:lvlText w:val="Schedule %1"/>
      <w:lvlJc w:val="left"/>
      <w:pPr>
        <w:ind w:left="0" w:firstLine="0"/>
      </w:pPr>
      <w:rPr>
        <w:rFonts w:ascii="Arial Bold" w:hAnsi="Arial Bold"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risagmtSch-SubHead"/>
      <w:lvlText w:val="Part %2"/>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BrisagmtSch-L1"/>
      <w:lvlText w:val="%3."/>
      <w:lvlJc w:val="left"/>
      <w:pPr>
        <w:tabs>
          <w:tab w:val="num" w:pos="720"/>
        </w:tabs>
        <w:ind w:left="720" w:hanging="720"/>
      </w:pPr>
      <w:rPr>
        <w:rFonts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risagmtSch-L2"/>
      <w:lvlText w:val="%3.%4."/>
      <w:lvlJc w:val="left"/>
      <w:pPr>
        <w:tabs>
          <w:tab w:val="num" w:pos="720"/>
        </w:tabs>
        <w:ind w:left="720" w:hanging="720"/>
      </w:pPr>
      <w:rPr>
        <w:rFonts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risagmtSch-L3"/>
      <w:lvlText w:val="%3.%4.%5"/>
      <w:lvlJc w:val="left"/>
      <w:pPr>
        <w:tabs>
          <w:tab w:val="num" w:pos="1288"/>
        </w:tabs>
        <w:ind w:left="1288" w:hanging="720"/>
      </w:pPr>
      <w:rPr>
        <w:rFonts w:hint="default"/>
        <w:b w:val="0"/>
        <w:color w:val="000000"/>
      </w:rPr>
    </w:lvl>
    <w:lvl w:ilvl="5">
      <w:start w:val="1"/>
      <w:numFmt w:val="lowerLetter"/>
      <w:pStyle w:val="BrisagmtSch-L4"/>
      <w:lvlText w:val="(%6)"/>
      <w:lvlJc w:val="left"/>
      <w:pPr>
        <w:tabs>
          <w:tab w:val="num" w:pos="2160"/>
        </w:tabs>
        <w:ind w:left="2160" w:hanging="720"/>
      </w:pPr>
      <w:rPr>
        <w:rFonts w:hint="default"/>
        <w:b w:val="0"/>
        <w:color w:val="000000"/>
      </w:rPr>
    </w:lvl>
    <w:lvl w:ilvl="6">
      <w:start w:val="1"/>
      <w:numFmt w:val="lowerRoman"/>
      <w:pStyle w:val="BrisagmtSch-L5"/>
      <w:lvlText w:val="(%7)"/>
      <w:lvlJc w:val="left"/>
      <w:pPr>
        <w:tabs>
          <w:tab w:val="num" w:pos="2880"/>
        </w:tabs>
        <w:ind w:left="2880" w:hanging="720"/>
      </w:pPr>
      <w:rPr>
        <w:rFonts w:hint="default"/>
        <w:color w:val="000000"/>
      </w:rPr>
    </w:lvl>
    <w:lvl w:ilvl="7">
      <w:start w:val="1"/>
      <w:numFmt w:val="upperLetter"/>
      <w:pStyle w:val="BrisagmtSch-L6"/>
      <w:lvlText w:val="(%8)"/>
      <w:lvlJc w:val="left"/>
      <w:pPr>
        <w:tabs>
          <w:tab w:val="num" w:pos="3600"/>
        </w:tabs>
        <w:ind w:left="3600" w:hanging="720"/>
      </w:pPr>
      <w:rPr>
        <w:rFonts w:hint="default"/>
        <w:color w:val="000000"/>
      </w:rPr>
    </w:lvl>
    <w:lvl w:ilvl="8">
      <w:start w:val="1"/>
      <w:numFmt w:val="none"/>
      <w:lvlRestart w:val="0"/>
      <w:suff w:val="nothing"/>
      <w:lvlText w:val=""/>
      <w:lvlJc w:val="left"/>
      <w:pPr>
        <w:ind w:left="0" w:firstLine="0"/>
      </w:pPr>
      <w:rPr>
        <w:rFonts w:hint="default"/>
        <w:color w:val="000000"/>
      </w:rPr>
    </w:lvl>
  </w:abstractNum>
  <w:abstractNum w:abstractNumId="83"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4"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85" w15:restartNumberingAfterBreak="0">
    <w:nsid w:val="172E7AAD"/>
    <w:multiLevelType w:val="multilevel"/>
    <w:tmpl w:val="29809DD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7652AE7"/>
    <w:multiLevelType w:val="hybridMultilevel"/>
    <w:tmpl w:val="259AE34C"/>
    <w:lvl w:ilvl="0" w:tplc="66704E7E">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9"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90" w15:restartNumberingAfterBreak="0">
    <w:nsid w:val="18A5170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1"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2"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3"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94" w15:restartNumberingAfterBreak="0">
    <w:nsid w:val="19DA7C2F"/>
    <w:multiLevelType w:val="multilevel"/>
    <w:tmpl w:val="010C94C8"/>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19FB68B8"/>
    <w:multiLevelType w:val="multilevel"/>
    <w:tmpl w:val="9D86BDD6"/>
    <w:lvl w:ilvl="0">
      <w:start w:val="6"/>
      <w:numFmt w:val="decimal"/>
      <w:lvlText w:val="%1"/>
      <w:lvlJc w:val="left"/>
      <w:pPr>
        <w:tabs>
          <w:tab w:val="num" w:pos="709"/>
        </w:tabs>
        <w:ind w:left="709" w:hanging="709"/>
      </w:pPr>
      <w:rPr>
        <w:rFonts w:cs="Times New Roman" w:hint="default"/>
        <w:b/>
      </w:rPr>
    </w:lvl>
    <w:lvl w:ilvl="1">
      <w:start w:val="1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6" w15:restartNumberingAfterBreak="0">
    <w:nsid w:val="19FE5E57"/>
    <w:multiLevelType w:val="multilevel"/>
    <w:tmpl w:val="F4BC6A3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7" w15:restartNumberingAfterBreak="0">
    <w:nsid w:val="1B070A49"/>
    <w:multiLevelType w:val="hybridMultilevel"/>
    <w:tmpl w:val="B5983F3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BF1267A"/>
    <w:multiLevelType w:val="hybridMultilevel"/>
    <w:tmpl w:val="BC823CB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1C121D37"/>
    <w:multiLevelType w:val="hybridMultilevel"/>
    <w:tmpl w:val="523C1C0A"/>
    <w:lvl w:ilvl="0" w:tplc="AAF041E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1CAD45C4"/>
    <w:multiLevelType w:val="multilevel"/>
    <w:tmpl w:val="DD4E7BE4"/>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1"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0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1DE5013E"/>
    <w:multiLevelType w:val="hybridMultilevel"/>
    <w:tmpl w:val="C33EAABC"/>
    <w:lvl w:ilvl="0" w:tplc="08090011">
      <w:start w:val="1"/>
      <w:numFmt w:val="decimal"/>
      <w:lvlText w:val="%1)"/>
      <w:lvlJc w:val="left"/>
      <w:pPr>
        <w:ind w:left="1434" w:hanging="360"/>
      </w:pPr>
      <w:rPr>
        <w:rFont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0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105" w15:restartNumberingAfterBreak="0">
    <w:nsid w:val="1E402560"/>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6" w15:restartNumberingAfterBreak="0">
    <w:nsid w:val="1EAE205C"/>
    <w:multiLevelType w:val="hybridMultilevel"/>
    <w:tmpl w:val="4C62DCD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7"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8" w15:restartNumberingAfterBreak="0">
    <w:nsid w:val="1F0110F1"/>
    <w:multiLevelType w:val="multilevel"/>
    <w:tmpl w:val="DCA43100"/>
    <w:lvl w:ilvl="0">
      <w:start w:val="17"/>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9"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1F4F4B08"/>
    <w:multiLevelType w:val="multilevel"/>
    <w:tmpl w:val="227E81A8"/>
    <w:lvl w:ilvl="0">
      <w:start w:val="3"/>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1" w15:restartNumberingAfterBreak="0">
    <w:nsid w:val="1F507795"/>
    <w:multiLevelType w:val="multilevel"/>
    <w:tmpl w:val="C6A4222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1FBD4178"/>
    <w:multiLevelType w:val="hybridMultilevel"/>
    <w:tmpl w:val="CAB63B2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20232589"/>
    <w:multiLevelType w:val="multilevel"/>
    <w:tmpl w:val="6B424046"/>
    <w:lvl w:ilvl="0">
      <w:start w:val="2"/>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4"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5"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21CC4752"/>
    <w:multiLevelType w:val="multilevel"/>
    <w:tmpl w:val="948AE4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22210B44"/>
    <w:multiLevelType w:val="hybridMultilevel"/>
    <w:tmpl w:val="7306151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2491138"/>
    <w:multiLevelType w:val="hybridMultilevel"/>
    <w:tmpl w:val="681C5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30C2EC6"/>
    <w:multiLevelType w:val="multilevel"/>
    <w:tmpl w:val="766C966C"/>
    <w:styleLink w:val="1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0" w15:restartNumberingAfterBreak="0">
    <w:nsid w:val="23896F0D"/>
    <w:multiLevelType w:val="hybridMultilevel"/>
    <w:tmpl w:val="94B2030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38E2D05"/>
    <w:multiLevelType w:val="hybridMultilevel"/>
    <w:tmpl w:val="F7D44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240930CC"/>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24" w15:restartNumberingAfterBreak="0">
    <w:nsid w:val="242547E8"/>
    <w:multiLevelType w:val="hybridMultilevel"/>
    <w:tmpl w:val="7FCAECB2"/>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6" w15:restartNumberingAfterBreak="0">
    <w:nsid w:val="24800BB7"/>
    <w:multiLevelType w:val="multilevel"/>
    <w:tmpl w:val="24F4EA18"/>
    <w:lvl w:ilvl="0">
      <w:start w:val="1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7" w15:restartNumberingAfterBreak="0">
    <w:nsid w:val="24B74602"/>
    <w:multiLevelType w:val="multilevel"/>
    <w:tmpl w:val="07DCE4CA"/>
    <w:lvl w:ilvl="0">
      <w:start w:val="16"/>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8"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9"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30" w15:restartNumberingAfterBreak="0">
    <w:nsid w:val="26233AB9"/>
    <w:multiLevelType w:val="hybridMultilevel"/>
    <w:tmpl w:val="F7EA926E"/>
    <w:lvl w:ilvl="0" w:tplc="1CEE4392">
      <w:start w:val="1"/>
      <w:numFmt w:val="lowerRoman"/>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1" w15:restartNumberingAfterBreak="0">
    <w:nsid w:val="263A26B3"/>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32" w15:restartNumberingAfterBreak="0">
    <w:nsid w:val="268E50BF"/>
    <w:multiLevelType w:val="hybridMultilevel"/>
    <w:tmpl w:val="8FE4CB1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3" w15:restartNumberingAfterBreak="0">
    <w:nsid w:val="270231CE"/>
    <w:multiLevelType w:val="hybridMultilevel"/>
    <w:tmpl w:val="A2F63D1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27896ACE"/>
    <w:multiLevelType w:val="hybridMultilevel"/>
    <w:tmpl w:val="696AA2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88D6CBF"/>
    <w:multiLevelType w:val="hybridMultilevel"/>
    <w:tmpl w:val="5712BA96"/>
    <w:lvl w:ilvl="0" w:tplc="8C7ABC48">
      <w:start w:val="1"/>
      <w:numFmt w:val="upperLetter"/>
      <w:lvlText w:val="Appendix %1."/>
      <w:lvlJc w:val="lef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29001C05"/>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9" w15:restartNumberingAfterBreak="0">
    <w:nsid w:val="291A12B3"/>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0" w15:restartNumberingAfterBreak="0">
    <w:nsid w:val="291E28C2"/>
    <w:multiLevelType w:val="hybridMultilevel"/>
    <w:tmpl w:val="C4FCB4D0"/>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1" w15:restartNumberingAfterBreak="0">
    <w:nsid w:val="297357F2"/>
    <w:multiLevelType w:val="multilevel"/>
    <w:tmpl w:val="15D6069C"/>
    <w:lvl w:ilvl="0">
      <w:start w:val="1"/>
      <w:numFmt w:val="decimal"/>
      <w:lvlRestart w:val="0"/>
      <w:isLgl/>
      <w:lvlText w:val="%1."/>
      <w:lvlJc w:val="left"/>
      <w:pPr>
        <w:tabs>
          <w:tab w:val="num" w:pos="794"/>
        </w:tabs>
        <w:ind w:left="794" w:hanging="794"/>
      </w:pPr>
      <w:rPr>
        <w:rFonts w:hint="default"/>
        <w:b/>
        <w:i w:val="0"/>
      </w:rPr>
    </w:lvl>
    <w:lvl w:ilvl="1">
      <w:start w:val="1"/>
      <w:numFmt w:val="decimal"/>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794"/>
        </w:tabs>
        <w:ind w:left="794" w:hanging="794"/>
      </w:pPr>
      <w:rPr>
        <w:rFonts w:hint="default"/>
        <w:b w:val="0"/>
      </w:rPr>
    </w:lvl>
    <w:lvl w:ilvl="3">
      <w:start w:val="1"/>
      <w:numFmt w:val="lowerLetter"/>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2" w15:restartNumberingAfterBreak="0">
    <w:nsid w:val="29747A0E"/>
    <w:multiLevelType w:val="hybridMultilevel"/>
    <w:tmpl w:val="77C64A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3" w15:restartNumberingAfterBreak="0">
    <w:nsid w:val="2A3A26CD"/>
    <w:multiLevelType w:val="hybridMultilevel"/>
    <w:tmpl w:val="9082507C"/>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4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4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6"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2B092C47"/>
    <w:multiLevelType w:val="multilevel"/>
    <w:tmpl w:val="5C0CD3BC"/>
    <w:lvl w:ilvl="0">
      <w:start w:val="15"/>
      <w:numFmt w:val="decimal"/>
      <w:lvlText w:val="%1"/>
      <w:lvlJc w:val="left"/>
      <w:pPr>
        <w:tabs>
          <w:tab w:val="num" w:pos="709"/>
        </w:tabs>
        <w:ind w:left="709" w:hanging="709"/>
      </w:pPr>
      <w:rPr>
        <w:rFonts w:cs="Times New Roman" w:hint="default"/>
        <w:b/>
      </w:rPr>
    </w:lvl>
    <w:lvl w:ilvl="1">
      <w:start w:val="5"/>
      <w:numFmt w:val="decimal"/>
      <w:lvlText w:val="%1.%2"/>
      <w:lvlJc w:val="left"/>
      <w:pPr>
        <w:tabs>
          <w:tab w:val="num" w:pos="979"/>
        </w:tabs>
        <w:ind w:left="680" w:hanging="680"/>
      </w:pPr>
      <w:rPr>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8"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9" w15:restartNumberingAfterBreak="0">
    <w:nsid w:val="2B6E62F0"/>
    <w:multiLevelType w:val="multilevel"/>
    <w:tmpl w:val="0809001F"/>
    <w:numStyleLink w:val="111111"/>
  </w:abstractNum>
  <w:abstractNum w:abstractNumId="15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1" w15:restartNumberingAfterBreak="0">
    <w:nsid w:val="2C2B2233"/>
    <w:multiLevelType w:val="hybridMultilevel"/>
    <w:tmpl w:val="868AE734"/>
    <w:lvl w:ilvl="0" w:tplc="E436A202">
      <w:start w:val="1"/>
      <w:numFmt w:val="lowerLetter"/>
      <w:lvlText w:val="(%1)"/>
      <w:lvlJc w:val="left"/>
      <w:pPr>
        <w:ind w:left="1429" w:hanging="360"/>
      </w:pPr>
      <w:rPr>
        <w:rFonts w:cs="Times New Roman"/>
      </w:r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52" w15:restartNumberingAfterBreak="0">
    <w:nsid w:val="2C9F03BC"/>
    <w:multiLevelType w:val="hybridMultilevel"/>
    <w:tmpl w:val="C2ACB9F4"/>
    <w:lvl w:ilvl="0" w:tplc="BCC8BDE4">
      <w:start w:val="1"/>
      <w:numFmt w:val="lowerLetter"/>
      <w:lvlText w:val="%1."/>
      <w:lvlJc w:val="left"/>
      <w:pPr>
        <w:ind w:left="720" w:hanging="360"/>
      </w:pPr>
      <w:rPr>
        <w:sz w:val="22"/>
        <w:szCs w:val="22"/>
      </w:rPr>
    </w:lvl>
    <w:lvl w:ilvl="1" w:tplc="0809001B">
      <w:start w:val="1"/>
      <w:numFmt w:val="lowerRoman"/>
      <w:lvlText w:val="%2."/>
      <w:lvlJc w:val="righ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4"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5" w15:restartNumberingAfterBreak="0">
    <w:nsid w:val="2CED4365"/>
    <w:multiLevelType w:val="multilevel"/>
    <w:tmpl w:val="5EDA577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lvlText w:val="%4."/>
      <w:lvlJc w:val="righ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6" w15:restartNumberingAfterBreak="0">
    <w:nsid w:val="2D195DC8"/>
    <w:multiLevelType w:val="hybridMultilevel"/>
    <w:tmpl w:val="F6886E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8" w15:restartNumberingAfterBreak="0">
    <w:nsid w:val="2EA8237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9"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1" w15:restartNumberingAfterBreak="0">
    <w:nsid w:val="2F046A3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30667F1B"/>
    <w:multiLevelType w:val="hybridMultilevel"/>
    <w:tmpl w:val="718EE3E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5" w15:restartNumberingAfterBreak="0">
    <w:nsid w:val="312E6DFC"/>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6"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33254BAE"/>
    <w:multiLevelType w:val="hybridMultilevel"/>
    <w:tmpl w:val="10FCD4D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3371305D"/>
    <w:multiLevelType w:val="multilevel"/>
    <w:tmpl w:val="5254B4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9" w15:restartNumberingAfterBreak="0">
    <w:nsid w:val="33A50823"/>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33AA3778"/>
    <w:multiLevelType w:val="multilevel"/>
    <w:tmpl w:val="86EA3F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1" w15:restartNumberingAfterBreak="0">
    <w:nsid w:val="353D22AA"/>
    <w:multiLevelType w:val="multilevel"/>
    <w:tmpl w:val="13FAC7DA"/>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2" w15:restartNumberingAfterBreak="0">
    <w:nsid w:val="356C2724"/>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4"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D37656"/>
    <w:multiLevelType w:val="hybridMultilevel"/>
    <w:tmpl w:val="3F4A5EAE"/>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77"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178"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9" w15:restartNumberingAfterBreak="0">
    <w:nsid w:val="38501A93"/>
    <w:multiLevelType w:val="hybridMultilevel"/>
    <w:tmpl w:val="46ACCA6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1" w15:restartNumberingAfterBreak="0">
    <w:nsid w:val="38671285"/>
    <w:multiLevelType w:val="hybridMultilevel"/>
    <w:tmpl w:val="CB3EAD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386F4BC2"/>
    <w:multiLevelType w:val="hybridMultilevel"/>
    <w:tmpl w:val="15A84A6C"/>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15:restartNumberingAfterBreak="0">
    <w:nsid w:val="38E867B8"/>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5"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86" w15:restartNumberingAfterBreak="0">
    <w:nsid w:val="395370E2"/>
    <w:multiLevelType w:val="hybridMultilevel"/>
    <w:tmpl w:val="D264EF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7" w15:restartNumberingAfterBreak="0">
    <w:nsid w:val="3A254F8D"/>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9" w15:restartNumberingAfterBreak="0">
    <w:nsid w:val="3AD53CFE"/>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3B8D4DE4"/>
    <w:multiLevelType w:val="multilevel"/>
    <w:tmpl w:val="A01E4214"/>
    <w:lvl w:ilvl="0">
      <w:start w:val="16"/>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3BF97EBB"/>
    <w:multiLevelType w:val="multilevel"/>
    <w:tmpl w:val="B5D0914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3"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D262BA7"/>
    <w:multiLevelType w:val="hybridMultilevel"/>
    <w:tmpl w:val="AEFC9D6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6" w15:restartNumberingAfterBreak="0">
    <w:nsid w:val="3DEF282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7" w15:restartNumberingAfterBreak="0">
    <w:nsid w:val="3DFD4951"/>
    <w:multiLevelType w:val="multilevel"/>
    <w:tmpl w:val="8A7C1F06"/>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8" w15:restartNumberingAfterBreak="0">
    <w:nsid w:val="3E230ACF"/>
    <w:multiLevelType w:val="multilevel"/>
    <w:tmpl w:val="71ECFD98"/>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1" w15:restartNumberingAfterBreak="0">
    <w:nsid w:val="3FBF50F1"/>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2" w15:restartNumberingAfterBreak="0">
    <w:nsid w:val="3FC41183"/>
    <w:multiLevelType w:val="hybridMultilevel"/>
    <w:tmpl w:val="72E8B06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3"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40412C18"/>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407D2ADB"/>
    <w:multiLevelType w:val="hybridMultilevel"/>
    <w:tmpl w:val="A416909C"/>
    <w:lvl w:ilvl="0" w:tplc="0809001B">
      <w:start w:val="1"/>
      <w:numFmt w:val="lowerRoman"/>
      <w:lvlText w:val="%1."/>
      <w:lvlJc w:val="right"/>
      <w:pPr>
        <w:ind w:left="1440" w:hanging="360"/>
      </w:pPr>
      <w:rPr>
        <w:rFonts w:cs="Times New Roman" w:hint="default"/>
      </w:rPr>
    </w:lvl>
    <w:lvl w:ilvl="1" w:tplc="56345A38">
      <w:start w:val="1"/>
      <w:numFmt w:val="bullet"/>
      <w:lvlText w:val="o"/>
      <w:lvlJc w:val="left"/>
      <w:pPr>
        <w:ind w:left="2160" w:hanging="360"/>
      </w:pPr>
      <w:rPr>
        <w:rFonts w:ascii="Courier New" w:hAnsi="Courier New" w:hint="default"/>
      </w:rPr>
    </w:lvl>
    <w:lvl w:ilvl="2" w:tplc="7FF69ED2">
      <w:start w:val="1"/>
      <w:numFmt w:val="bullet"/>
      <w:lvlText w:val=""/>
      <w:lvlJc w:val="left"/>
      <w:pPr>
        <w:ind w:left="2880" w:hanging="360"/>
      </w:pPr>
      <w:rPr>
        <w:rFonts w:ascii="Wingdings" w:hAnsi="Wingdings" w:hint="default"/>
      </w:rPr>
    </w:lvl>
    <w:lvl w:ilvl="3" w:tplc="4858E082">
      <w:start w:val="1"/>
      <w:numFmt w:val="bullet"/>
      <w:lvlText w:val=""/>
      <w:lvlJc w:val="left"/>
      <w:pPr>
        <w:ind w:left="3600" w:hanging="360"/>
      </w:pPr>
      <w:rPr>
        <w:rFonts w:ascii="Symbol" w:hAnsi="Symbol" w:hint="default"/>
      </w:rPr>
    </w:lvl>
    <w:lvl w:ilvl="4" w:tplc="725494D6">
      <w:start w:val="1"/>
      <w:numFmt w:val="bullet"/>
      <w:lvlText w:val="o"/>
      <w:lvlJc w:val="left"/>
      <w:pPr>
        <w:ind w:left="4320" w:hanging="360"/>
      </w:pPr>
      <w:rPr>
        <w:rFonts w:ascii="Courier New" w:hAnsi="Courier New" w:hint="default"/>
      </w:rPr>
    </w:lvl>
    <w:lvl w:ilvl="5" w:tplc="3E8E4DFC">
      <w:start w:val="1"/>
      <w:numFmt w:val="bullet"/>
      <w:lvlText w:val=""/>
      <w:lvlJc w:val="left"/>
      <w:pPr>
        <w:ind w:left="5040" w:hanging="360"/>
      </w:pPr>
      <w:rPr>
        <w:rFonts w:ascii="Wingdings" w:hAnsi="Wingdings" w:hint="default"/>
      </w:rPr>
    </w:lvl>
    <w:lvl w:ilvl="6" w:tplc="49665FE6">
      <w:start w:val="1"/>
      <w:numFmt w:val="bullet"/>
      <w:lvlText w:val=""/>
      <w:lvlJc w:val="left"/>
      <w:pPr>
        <w:ind w:left="5760" w:hanging="360"/>
      </w:pPr>
      <w:rPr>
        <w:rFonts w:ascii="Symbol" w:hAnsi="Symbol" w:hint="default"/>
      </w:rPr>
    </w:lvl>
    <w:lvl w:ilvl="7" w:tplc="54DE467E">
      <w:start w:val="1"/>
      <w:numFmt w:val="bullet"/>
      <w:lvlText w:val="o"/>
      <w:lvlJc w:val="left"/>
      <w:pPr>
        <w:ind w:left="6480" w:hanging="360"/>
      </w:pPr>
      <w:rPr>
        <w:rFonts w:ascii="Courier New" w:hAnsi="Courier New" w:hint="default"/>
      </w:rPr>
    </w:lvl>
    <w:lvl w:ilvl="8" w:tplc="DCFE85D8">
      <w:start w:val="1"/>
      <w:numFmt w:val="bullet"/>
      <w:lvlText w:val=""/>
      <w:lvlJc w:val="left"/>
      <w:pPr>
        <w:ind w:left="7200" w:hanging="360"/>
      </w:pPr>
      <w:rPr>
        <w:rFonts w:ascii="Wingdings" w:hAnsi="Wingdings" w:hint="default"/>
      </w:rPr>
    </w:lvl>
  </w:abstractNum>
  <w:abstractNum w:abstractNumId="207" w15:restartNumberingAfterBreak="0">
    <w:nsid w:val="409148CA"/>
    <w:multiLevelType w:val="hybridMultilevel"/>
    <w:tmpl w:val="9126F312"/>
    <w:lvl w:ilvl="0" w:tplc="0809001B">
      <w:start w:val="1"/>
      <w:numFmt w:val="lowerRoman"/>
      <w:lvlText w:val="%1."/>
      <w:lvlJc w:val="right"/>
      <w:pPr>
        <w:ind w:left="1434" w:hanging="360"/>
      </w:pPr>
      <w:rPr>
        <w:rFonts w:cs="Times New Roman"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0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9" w15:restartNumberingAfterBreak="0">
    <w:nsid w:val="40EE195C"/>
    <w:multiLevelType w:val="hybridMultilevel"/>
    <w:tmpl w:val="6C0476CE"/>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41824B79"/>
    <w:multiLevelType w:val="multilevel"/>
    <w:tmpl w:val="4C8606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1"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213"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14" w15:restartNumberingAfterBreak="0">
    <w:nsid w:val="42CF4586"/>
    <w:multiLevelType w:val="hybridMultilevel"/>
    <w:tmpl w:val="CE58A058"/>
    <w:lvl w:ilvl="0" w:tplc="64D00CDA">
      <w:start w:val="8"/>
      <w:numFmt w:val="lowerLetter"/>
      <w:lvlText w:val="(%1)"/>
      <w:lvlJc w:val="left"/>
      <w:pPr>
        <w:ind w:left="1080" w:hanging="360"/>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7"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218" w15:restartNumberingAfterBreak="0">
    <w:nsid w:val="442C0121"/>
    <w:multiLevelType w:val="hybridMultilevel"/>
    <w:tmpl w:val="755AA2B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0"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2" w15:restartNumberingAfterBreak="0">
    <w:nsid w:val="451A332F"/>
    <w:multiLevelType w:val="multilevel"/>
    <w:tmpl w:val="DEB097BC"/>
    <w:lvl w:ilvl="0">
      <w:start w:val="4"/>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3"/>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3" w15:restartNumberingAfterBreak="0">
    <w:nsid w:val="453C4633"/>
    <w:multiLevelType w:val="hybridMultilevel"/>
    <w:tmpl w:val="86B40C3A"/>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5" w15:restartNumberingAfterBreak="0">
    <w:nsid w:val="45952AEA"/>
    <w:multiLevelType w:val="hybridMultilevel"/>
    <w:tmpl w:val="33E4349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6"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468655F9"/>
    <w:multiLevelType w:val="multilevel"/>
    <w:tmpl w:val="09CC5B7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8" w15:restartNumberingAfterBreak="0">
    <w:nsid w:val="46A31395"/>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9" w15:restartNumberingAfterBreak="0">
    <w:nsid w:val="473E5D5E"/>
    <w:multiLevelType w:val="multilevel"/>
    <w:tmpl w:val="1DE2EC0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0" w15:restartNumberingAfterBreak="0">
    <w:nsid w:val="474D167C"/>
    <w:multiLevelType w:val="hybridMultilevel"/>
    <w:tmpl w:val="42ECB478"/>
    <w:lvl w:ilvl="0" w:tplc="D41EFEF0">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4799770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2"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3" w15:restartNumberingAfterBreak="0">
    <w:nsid w:val="48C32160"/>
    <w:multiLevelType w:val="hybridMultilevel"/>
    <w:tmpl w:val="13481B06"/>
    <w:lvl w:ilvl="0" w:tplc="9DF8B110">
      <w:start w:val="1"/>
      <w:numFmt w:val="lowerLetter"/>
      <w:lvlText w:val="(%1)"/>
      <w:lvlJc w:val="left"/>
      <w:pPr>
        <w:ind w:left="1069" w:hanging="360"/>
      </w:pPr>
      <w:rPr>
        <w:rFonts w:hint="default"/>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4"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3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6" w15:restartNumberingAfterBreak="0">
    <w:nsid w:val="49631F35"/>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9" w15:restartNumberingAfterBreak="0">
    <w:nsid w:val="4B233027"/>
    <w:multiLevelType w:val="multilevel"/>
    <w:tmpl w:val="81EA94F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0" w15:restartNumberingAfterBreak="0">
    <w:nsid w:val="4B257C1F"/>
    <w:multiLevelType w:val="hybridMultilevel"/>
    <w:tmpl w:val="1D7226B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4B5D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3"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5" w15:restartNumberingAfterBreak="0">
    <w:nsid w:val="4C370DA6"/>
    <w:multiLevelType w:val="hybridMultilevel"/>
    <w:tmpl w:val="7D1AC26C"/>
    <w:lvl w:ilvl="0" w:tplc="BCC8BDE4">
      <w:start w:val="1"/>
      <w:numFmt w:val="lowerLetter"/>
      <w:lvlText w:val="%1."/>
      <w:lvlJc w:val="left"/>
      <w:pPr>
        <w:ind w:left="720" w:hanging="360"/>
      </w:pPr>
      <w:rPr>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6" w15:restartNumberingAfterBreak="0">
    <w:nsid w:val="4D0050B5"/>
    <w:multiLevelType w:val="hybridMultilevel"/>
    <w:tmpl w:val="09A0C1C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1B">
      <w:start w:val="1"/>
      <w:numFmt w:val="lowerRoman"/>
      <w:lvlText w:val="%4."/>
      <w:lvlJc w:val="righ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7"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48" w15:restartNumberingAfterBreak="0">
    <w:nsid w:val="4D684389"/>
    <w:multiLevelType w:val="hybridMultilevel"/>
    <w:tmpl w:val="26A4E79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4D991A5E"/>
    <w:multiLevelType w:val="hybridMultilevel"/>
    <w:tmpl w:val="EF4E4660"/>
    <w:lvl w:ilvl="0" w:tplc="CE2615FE">
      <w:start w:val="1"/>
      <w:numFmt w:val="upperLetter"/>
      <w:lvlText w:val="(%1)"/>
      <w:lvlJc w:val="left"/>
      <w:pPr>
        <w:ind w:left="705" w:hanging="645"/>
      </w:pPr>
      <w:rPr>
        <w:rFonts w:hint="default"/>
      </w:rPr>
    </w:lvl>
    <w:lvl w:ilvl="1" w:tplc="08090019" w:tentative="1">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50" w15:restartNumberingAfterBreak="0">
    <w:nsid w:val="4DCB231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5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3" w15:restartNumberingAfterBreak="0">
    <w:nsid w:val="4E0C61BB"/>
    <w:multiLevelType w:val="hybridMultilevel"/>
    <w:tmpl w:val="5672D86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4EE600AF"/>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5" w15:restartNumberingAfterBreak="0">
    <w:nsid w:val="4F6E0759"/>
    <w:multiLevelType w:val="hybridMultilevel"/>
    <w:tmpl w:val="F5EE69E4"/>
    <w:lvl w:ilvl="0" w:tplc="FFFFFFFF">
      <w:start w:val="1"/>
      <w:numFmt w:val="lowerLetter"/>
      <w:lvlText w:val="%1."/>
      <w:lvlJc w:val="left"/>
      <w:pPr>
        <w:ind w:left="720" w:hanging="360"/>
      </w:pPr>
      <w:rPr>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15:restartNumberingAfterBreak="0">
    <w:nsid w:val="4FD56ED6"/>
    <w:multiLevelType w:val="multilevel"/>
    <w:tmpl w:val="E47E4B4C"/>
    <w:lvl w:ilvl="0">
      <w:start w:val="6"/>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57"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0"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51666DF4"/>
    <w:multiLevelType w:val="hybridMultilevel"/>
    <w:tmpl w:val="7882858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51C41DBE"/>
    <w:multiLevelType w:val="hybridMultilevel"/>
    <w:tmpl w:val="8A9AA0C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3" w15:restartNumberingAfterBreak="0">
    <w:nsid w:val="51F97CE0"/>
    <w:multiLevelType w:val="hybridMultilevel"/>
    <w:tmpl w:val="F892B1B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15:restartNumberingAfterBreak="0">
    <w:nsid w:val="52654107"/>
    <w:multiLevelType w:val="multilevel"/>
    <w:tmpl w:val="5370498A"/>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5" w15:restartNumberingAfterBreak="0">
    <w:nsid w:val="527344D2"/>
    <w:multiLevelType w:val="multilevel"/>
    <w:tmpl w:val="AA5890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527642D9"/>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7"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8"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9" w15:restartNumberingAfterBreak="0">
    <w:nsid w:val="544C37C0"/>
    <w:multiLevelType w:val="multilevel"/>
    <w:tmpl w:val="11822D64"/>
    <w:lvl w:ilvl="0">
      <w:start w:val="1"/>
      <w:numFmt w:val="decimal"/>
      <w:lvlText w:val="%1"/>
      <w:lvlJc w:val="left"/>
      <w:pPr>
        <w:tabs>
          <w:tab w:val="num" w:pos="709"/>
        </w:tabs>
        <w:ind w:left="709" w:hanging="709"/>
      </w:pPr>
      <w:rPr>
        <w:rFonts w:hint="default"/>
      </w:rPr>
    </w:lvl>
    <w:lvl w:ilvl="1">
      <w:start w:val="5"/>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0" w15:restartNumberingAfterBreak="0">
    <w:nsid w:val="54690719"/>
    <w:multiLevelType w:val="hybridMultilevel"/>
    <w:tmpl w:val="10E0AB36"/>
    <w:lvl w:ilvl="0" w:tplc="08090001">
      <w:start w:val="1"/>
      <w:numFmt w:val="bullet"/>
      <w:lvlText w:val=""/>
      <w:lvlJc w:val="left"/>
      <w:pPr>
        <w:ind w:left="720" w:hanging="360"/>
      </w:pPr>
      <w:rPr>
        <w:rFonts w:ascii="Symbol" w:hAnsi="Symbol" w:hint="default"/>
      </w:rPr>
    </w:lvl>
    <w:lvl w:ilvl="1" w:tplc="D8D28B68">
      <w:numFmt w:val="bullet"/>
      <w:lvlText w:val="•"/>
      <w:lvlJc w:val="left"/>
      <w:pPr>
        <w:ind w:left="1800" w:hanging="720"/>
      </w:pPr>
      <w:rPr>
        <w:rFonts w:ascii="Symbol" w:eastAsia="Trebuchet MS" w:hAnsi="Symbol"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546E596A"/>
    <w:multiLevelType w:val="multilevel"/>
    <w:tmpl w:val="A04E47A2"/>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2" w15:restartNumberingAfterBreak="0">
    <w:nsid w:val="552827A2"/>
    <w:multiLevelType w:val="hybridMultilevel"/>
    <w:tmpl w:val="421A2CA4"/>
    <w:lvl w:ilvl="0" w:tplc="0809001B">
      <w:start w:val="1"/>
      <w:numFmt w:val="lowerRoman"/>
      <w:lvlText w:val="%1."/>
      <w:lvlJc w:val="right"/>
      <w:pPr>
        <w:tabs>
          <w:tab w:val="num" w:pos="1440"/>
        </w:tabs>
        <w:ind w:left="1440" w:hanging="360"/>
      </w:pPr>
      <w:rPr>
        <w:rFonts w:cs="Times New Roman" w:hint="default"/>
      </w:rPr>
    </w:lvl>
    <w:lvl w:ilvl="1" w:tplc="9D7622D4">
      <w:start w:val="1"/>
      <w:numFmt w:val="bullet"/>
      <w:lvlText w:val="•"/>
      <w:lvlJc w:val="left"/>
      <w:pPr>
        <w:tabs>
          <w:tab w:val="num" w:pos="2160"/>
        </w:tabs>
        <w:ind w:left="2160" w:hanging="360"/>
      </w:pPr>
      <w:rPr>
        <w:rFonts w:ascii="Arial" w:hAnsi="Arial" w:hint="default"/>
      </w:rPr>
    </w:lvl>
    <w:lvl w:ilvl="2" w:tplc="AAFACCAA" w:tentative="1">
      <w:start w:val="1"/>
      <w:numFmt w:val="bullet"/>
      <w:lvlText w:val="•"/>
      <w:lvlJc w:val="left"/>
      <w:pPr>
        <w:tabs>
          <w:tab w:val="num" w:pos="2880"/>
        </w:tabs>
        <w:ind w:left="2880" w:hanging="360"/>
      </w:pPr>
      <w:rPr>
        <w:rFonts w:ascii="Arial" w:hAnsi="Arial" w:hint="default"/>
      </w:rPr>
    </w:lvl>
    <w:lvl w:ilvl="3" w:tplc="43F46FB4" w:tentative="1">
      <w:start w:val="1"/>
      <w:numFmt w:val="bullet"/>
      <w:lvlText w:val="•"/>
      <w:lvlJc w:val="left"/>
      <w:pPr>
        <w:tabs>
          <w:tab w:val="num" w:pos="3600"/>
        </w:tabs>
        <w:ind w:left="3600" w:hanging="360"/>
      </w:pPr>
      <w:rPr>
        <w:rFonts w:ascii="Arial" w:hAnsi="Arial" w:hint="default"/>
      </w:rPr>
    </w:lvl>
    <w:lvl w:ilvl="4" w:tplc="E3D86254" w:tentative="1">
      <w:start w:val="1"/>
      <w:numFmt w:val="bullet"/>
      <w:lvlText w:val="•"/>
      <w:lvlJc w:val="left"/>
      <w:pPr>
        <w:tabs>
          <w:tab w:val="num" w:pos="4320"/>
        </w:tabs>
        <w:ind w:left="4320" w:hanging="360"/>
      </w:pPr>
      <w:rPr>
        <w:rFonts w:ascii="Arial" w:hAnsi="Arial" w:hint="default"/>
      </w:rPr>
    </w:lvl>
    <w:lvl w:ilvl="5" w:tplc="C9148E5C" w:tentative="1">
      <w:start w:val="1"/>
      <w:numFmt w:val="bullet"/>
      <w:lvlText w:val="•"/>
      <w:lvlJc w:val="left"/>
      <w:pPr>
        <w:tabs>
          <w:tab w:val="num" w:pos="5040"/>
        </w:tabs>
        <w:ind w:left="5040" w:hanging="360"/>
      </w:pPr>
      <w:rPr>
        <w:rFonts w:ascii="Arial" w:hAnsi="Arial" w:hint="default"/>
      </w:rPr>
    </w:lvl>
    <w:lvl w:ilvl="6" w:tplc="E2929716" w:tentative="1">
      <w:start w:val="1"/>
      <w:numFmt w:val="bullet"/>
      <w:lvlText w:val="•"/>
      <w:lvlJc w:val="left"/>
      <w:pPr>
        <w:tabs>
          <w:tab w:val="num" w:pos="5760"/>
        </w:tabs>
        <w:ind w:left="5760" w:hanging="360"/>
      </w:pPr>
      <w:rPr>
        <w:rFonts w:ascii="Arial" w:hAnsi="Arial" w:hint="default"/>
      </w:rPr>
    </w:lvl>
    <w:lvl w:ilvl="7" w:tplc="C11A9688" w:tentative="1">
      <w:start w:val="1"/>
      <w:numFmt w:val="bullet"/>
      <w:lvlText w:val="•"/>
      <w:lvlJc w:val="left"/>
      <w:pPr>
        <w:tabs>
          <w:tab w:val="num" w:pos="6480"/>
        </w:tabs>
        <w:ind w:left="6480" w:hanging="360"/>
      </w:pPr>
      <w:rPr>
        <w:rFonts w:ascii="Arial" w:hAnsi="Arial" w:hint="default"/>
      </w:rPr>
    </w:lvl>
    <w:lvl w:ilvl="8" w:tplc="8B12D0B2" w:tentative="1">
      <w:start w:val="1"/>
      <w:numFmt w:val="bullet"/>
      <w:lvlText w:val="•"/>
      <w:lvlJc w:val="left"/>
      <w:pPr>
        <w:tabs>
          <w:tab w:val="num" w:pos="7200"/>
        </w:tabs>
        <w:ind w:left="7200" w:hanging="360"/>
      </w:pPr>
      <w:rPr>
        <w:rFonts w:ascii="Arial" w:hAnsi="Arial" w:hint="default"/>
      </w:rPr>
    </w:lvl>
  </w:abstractNum>
  <w:abstractNum w:abstractNumId="273"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4" w15:restartNumberingAfterBreak="0">
    <w:nsid w:val="55752522"/>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5" w15:restartNumberingAfterBreak="0">
    <w:nsid w:val="558B7533"/>
    <w:multiLevelType w:val="hybridMultilevel"/>
    <w:tmpl w:val="EBB2A792"/>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6" w15:restartNumberingAfterBreak="0">
    <w:nsid w:val="56071474"/>
    <w:multiLevelType w:val="hybridMultilevel"/>
    <w:tmpl w:val="CAC0B98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7" w15:restartNumberingAfterBreak="0">
    <w:nsid w:val="561D5789"/>
    <w:multiLevelType w:val="multilevel"/>
    <w:tmpl w:val="1BEEBAF2"/>
    <w:lvl w:ilvl="0">
      <w:start w:val="1"/>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8"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9" w15:restartNumberingAfterBreak="0">
    <w:nsid w:val="56FA042C"/>
    <w:multiLevelType w:val="hybridMultilevel"/>
    <w:tmpl w:val="584CC41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281" w15:restartNumberingAfterBreak="0">
    <w:nsid w:val="57937570"/>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2"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83" w15:restartNumberingAfterBreak="0">
    <w:nsid w:val="586313F1"/>
    <w:multiLevelType w:val="hybridMultilevel"/>
    <w:tmpl w:val="9800C5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4" w15:restartNumberingAfterBreak="0">
    <w:nsid w:val="589640E1"/>
    <w:multiLevelType w:val="hybridMultilevel"/>
    <w:tmpl w:val="711EE8F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58F211A6"/>
    <w:multiLevelType w:val="hybridMultilevel"/>
    <w:tmpl w:val="9F063D2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6" w15:restartNumberingAfterBreak="0">
    <w:nsid w:val="59C93908"/>
    <w:multiLevelType w:val="hybridMultilevel"/>
    <w:tmpl w:val="4B740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15:restartNumberingAfterBreak="0">
    <w:nsid w:val="59FC5036"/>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8" w15:restartNumberingAfterBreak="0">
    <w:nsid w:val="5A8D241B"/>
    <w:multiLevelType w:val="multilevel"/>
    <w:tmpl w:val="BBB6E5B6"/>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Letter"/>
      <w:lvlText w:val="(%4)"/>
      <w:lvlJc w:val="left"/>
      <w:pPr>
        <w:tabs>
          <w:tab w:val="num" w:pos="2160"/>
        </w:tabs>
        <w:ind w:left="2160" w:hanging="720"/>
      </w:pPr>
      <w:rPr>
        <w:rFonts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89" w15:restartNumberingAfterBreak="0">
    <w:nsid w:val="5AF41306"/>
    <w:multiLevelType w:val="hybridMultilevel"/>
    <w:tmpl w:val="EB7C9BC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0"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9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92" w15:restartNumberingAfterBreak="0">
    <w:nsid w:val="5C0B51DE"/>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5CAF02C4"/>
    <w:multiLevelType w:val="multilevel"/>
    <w:tmpl w:val="2FE8253A"/>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4" w15:restartNumberingAfterBreak="0">
    <w:nsid w:val="5D4D29E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5"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5DB82116"/>
    <w:multiLevelType w:val="hybridMultilevel"/>
    <w:tmpl w:val="2D6C0230"/>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5E256CB7"/>
    <w:multiLevelType w:val="hybridMultilevel"/>
    <w:tmpl w:val="5F1E6B3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5E39710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9" w15:restartNumberingAfterBreak="0">
    <w:nsid w:val="5E3F503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1" w15:restartNumberingAfterBreak="0">
    <w:nsid w:val="5ED71D4A"/>
    <w:multiLevelType w:val="hybridMultilevel"/>
    <w:tmpl w:val="F64ED44C"/>
    <w:lvl w:ilvl="0" w:tplc="FFFFFFFF">
      <w:start w:val="1"/>
      <w:numFmt w:val="lowerRoman"/>
      <w:lvlText w:val="%1."/>
      <w:lvlJc w:val="right"/>
      <w:pPr>
        <w:ind w:left="1440" w:hanging="360"/>
      </w:pPr>
      <w:rPr>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5ED86004"/>
    <w:multiLevelType w:val="hybridMultilevel"/>
    <w:tmpl w:val="E3D88A5E"/>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5EE77F67"/>
    <w:multiLevelType w:val="hybridMultilevel"/>
    <w:tmpl w:val="06C6155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5" w15:restartNumberingAfterBreak="0">
    <w:nsid w:val="607820D8"/>
    <w:multiLevelType w:val="multilevel"/>
    <w:tmpl w:val="B394D81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6" w15:restartNumberingAfterBreak="0">
    <w:nsid w:val="607E7AD5"/>
    <w:multiLevelType w:val="hybridMultilevel"/>
    <w:tmpl w:val="7AA220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8"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09"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0" w15:restartNumberingAfterBreak="0">
    <w:nsid w:val="62005737"/>
    <w:multiLevelType w:val="hybridMultilevel"/>
    <w:tmpl w:val="5FB03EC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1" w15:restartNumberingAfterBreak="0">
    <w:nsid w:val="626A5930"/>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2" w15:restartNumberingAfterBreak="0">
    <w:nsid w:val="63613F1B"/>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13" w15:restartNumberingAfterBreak="0">
    <w:nsid w:val="639E7FCC"/>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4"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6" w15:restartNumberingAfterBreak="0">
    <w:nsid w:val="645841C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7" w15:restartNumberingAfterBreak="0">
    <w:nsid w:val="64862EE0"/>
    <w:multiLevelType w:val="hybridMultilevel"/>
    <w:tmpl w:val="F5A8E27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8" w15:restartNumberingAfterBreak="0">
    <w:nsid w:val="64C06E0D"/>
    <w:multiLevelType w:val="multilevel"/>
    <w:tmpl w:val="F7669E14"/>
    <w:numStyleLink w:val="DefinitionList"/>
  </w:abstractNum>
  <w:abstractNum w:abstractNumId="319"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20"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2"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23" w15:restartNumberingAfterBreak="0">
    <w:nsid w:val="66517BBA"/>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24" w15:restartNumberingAfterBreak="0">
    <w:nsid w:val="6683701B"/>
    <w:multiLevelType w:val="hybridMultilevel"/>
    <w:tmpl w:val="C028319C"/>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5" w15:restartNumberingAfterBreak="0">
    <w:nsid w:val="67224EC4"/>
    <w:multiLevelType w:val="hybridMultilevel"/>
    <w:tmpl w:val="E9F884B6"/>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6" w15:restartNumberingAfterBreak="0">
    <w:nsid w:val="672719B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27" w15:restartNumberingAfterBreak="0">
    <w:nsid w:val="674D2FB4"/>
    <w:multiLevelType w:val="hybridMultilevel"/>
    <w:tmpl w:val="161A5D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8"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9"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30" w15:restartNumberingAfterBreak="0">
    <w:nsid w:val="67EB6C1F"/>
    <w:multiLevelType w:val="multilevel"/>
    <w:tmpl w:val="DD0EF6E2"/>
    <w:lvl w:ilvl="0">
      <w:start w:val="1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1"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2" w15:restartNumberingAfterBreak="0">
    <w:nsid w:val="68C104AD"/>
    <w:multiLevelType w:val="multilevel"/>
    <w:tmpl w:val="10A0146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3"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4" w15:restartNumberingAfterBreak="0">
    <w:nsid w:val="68DE5D95"/>
    <w:multiLevelType w:val="multilevel"/>
    <w:tmpl w:val="B4DE34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5" w15:restartNumberingAfterBreak="0">
    <w:nsid w:val="69400E4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6"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6A591E92"/>
    <w:multiLevelType w:val="hybridMultilevel"/>
    <w:tmpl w:val="601C85D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6A7025B0"/>
    <w:multiLevelType w:val="hybridMultilevel"/>
    <w:tmpl w:val="EBB28F9E"/>
    <w:lvl w:ilvl="0" w:tplc="A0F08E0E">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6A9C34C3"/>
    <w:multiLevelType w:val="multilevel"/>
    <w:tmpl w:val="BA026C1C"/>
    <w:lvl w:ilvl="0">
      <w:start w:val="1"/>
      <w:numFmt w:val="decimal"/>
      <w:pStyle w:val="StyleHeading3ServiceConformance3Arial"/>
      <w:lvlText w:val="%1"/>
      <w:lvlJc w:val="left"/>
      <w:pPr>
        <w:tabs>
          <w:tab w:val="num" w:pos="709"/>
        </w:tabs>
        <w:ind w:left="709" w:hanging="709"/>
      </w:pPr>
      <w:rPr>
        <w:rFonts w:cs="Times New Roman" w:hint="default"/>
        <w:b/>
      </w:rPr>
    </w:lvl>
    <w:lvl w:ilvl="1">
      <w:start w:val="1"/>
      <w:numFmt w:val="decimal"/>
      <w:pStyle w:val="heading2numberedbutnotbold"/>
      <w:lvlText w:val="%1.%2"/>
      <w:lvlJc w:val="left"/>
      <w:pPr>
        <w:tabs>
          <w:tab w:val="num" w:pos="709"/>
        </w:tabs>
        <w:ind w:left="709" w:hanging="709"/>
      </w:pPr>
      <w:rPr>
        <w:rFonts w:cs="Times New Roman" w:hint="default"/>
        <w:b w:val="0"/>
        <w:i w:val="0"/>
        <w:color w:val="auto"/>
        <w:sz w:val="22"/>
        <w:szCs w:val="22"/>
      </w:rPr>
    </w:lvl>
    <w:lvl w:ilvl="2">
      <w:start w:val="1"/>
      <w:numFmt w:val="lowerLetter"/>
      <w:pStyle w:val="StyleHeading3ServiceConformance3Arial"/>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0" w15:restartNumberingAfterBreak="0">
    <w:nsid w:val="6ADD71D7"/>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709"/>
        </w:tabs>
        <w:ind w:left="70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1" w15:restartNumberingAfterBreak="0">
    <w:nsid w:val="6AEC2543"/>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42"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43"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4" w15:restartNumberingAfterBreak="0">
    <w:nsid w:val="6B697BEC"/>
    <w:multiLevelType w:val="hybridMultilevel"/>
    <w:tmpl w:val="C4488860"/>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5" w15:restartNumberingAfterBreak="0">
    <w:nsid w:val="6C0A0B40"/>
    <w:multiLevelType w:val="hybridMultilevel"/>
    <w:tmpl w:val="6E005D06"/>
    <w:lvl w:ilvl="0" w:tplc="C760674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6" w15:restartNumberingAfterBreak="0">
    <w:nsid w:val="6C3E60F6"/>
    <w:multiLevelType w:val="hybridMultilevel"/>
    <w:tmpl w:val="88E0590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7" w15:restartNumberingAfterBreak="0">
    <w:nsid w:val="6C6412B2"/>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349" w15:restartNumberingAfterBreak="0">
    <w:nsid w:val="6DA63C65"/>
    <w:multiLevelType w:val="multilevel"/>
    <w:tmpl w:val="16565FA6"/>
    <w:lvl w:ilvl="0">
      <w:start w:val="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0"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51"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352" w15:restartNumberingAfterBreak="0">
    <w:nsid w:val="6E6448F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3"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56" w15:restartNumberingAfterBreak="0">
    <w:nsid w:val="6F927552"/>
    <w:multiLevelType w:val="hybridMultilevel"/>
    <w:tmpl w:val="FE3A9BE6"/>
    <w:lvl w:ilvl="0" w:tplc="9EEA25FE">
      <w:start w:val="1"/>
      <w:numFmt w:val="decimal"/>
      <w:lvlText w:val="%1."/>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7"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8" w15:restartNumberingAfterBreak="0">
    <w:nsid w:val="70AF3EEF"/>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9" w15:restartNumberingAfterBreak="0">
    <w:nsid w:val="710E7385"/>
    <w:multiLevelType w:val="hybridMultilevel"/>
    <w:tmpl w:val="FC724D70"/>
    <w:lvl w:ilvl="0" w:tplc="C2C0F028">
      <w:start w:val="1"/>
      <w:numFmt w:val="lowerLetter"/>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60" w15:restartNumberingAfterBreak="0">
    <w:nsid w:val="72882525"/>
    <w:multiLevelType w:val="hybridMultilevel"/>
    <w:tmpl w:val="AE94FE7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1" w15:restartNumberingAfterBreak="0">
    <w:nsid w:val="728E76BF"/>
    <w:multiLevelType w:val="hybridMultilevel"/>
    <w:tmpl w:val="B9661E2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2" w15:restartNumberingAfterBreak="0">
    <w:nsid w:val="73600A25"/>
    <w:multiLevelType w:val="multilevel"/>
    <w:tmpl w:val="E20C9FBA"/>
    <w:lvl w:ilvl="0">
      <w:start w:val="3"/>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lowerLetter"/>
      <w:lvlText w:val="(%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3"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73763B21"/>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5"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15:restartNumberingAfterBreak="0">
    <w:nsid w:val="743155FA"/>
    <w:multiLevelType w:val="hybridMultilevel"/>
    <w:tmpl w:val="4AB4595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8" w15:restartNumberingAfterBreak="0">
    <w:nsid w:val="75395FBC"/>
    <w:multiLevelType w:val="hybridMultilevel"/>
    <w:tmpl w:val="405C92C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9" w15:restartNumberingAfterBreak="0">
    <w:nsid w:val="75B56886"/>
    <w:multiLevelType w:val="hybridMultilevel"/>
    <w:tmpl w:val="6A1C433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1" w15:restartNumberingAfterBreak="0">
    <w:nsid w:val="761E2911"/>
    <w:multiLevelType w:val="hybridMultilevel"/>
    <w:tmpl w:val="86D656D6"/>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A8400D82">
      <w:start w:val="1"/>
      <w:numFmt w:val="bullet"/>
      <w:lvlText w:val="o"/>
      <w:lvlJc w:val="left"/>
      <w:pPr>
        <w:ind w:left="2160" w:hanging="360"/>
      </w:pPr>
      <w:rPr>
        <w:rFonts w:ascii="Symbol" w:hAnsi="Symbol"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2" w15:restartNumberingAfterBreak="0">
    <w:nsid w:val="76487D21"/>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3" w15:restartNumberingAfterBreak="0">
    <w:nsid w:val="76643CC6"/>
    <w:multiLevelType w:val="multilevel"/>
    <w:tmpl w:val="17BE203C"/>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4"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5"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6" w15:restartNumberingAfterBreak="0">
    <w:nsid w:val="777A4F1F"/>
    <w:multiLevelType w:val="multilevel"/>
    <w:tmpl w:val="09AE9524"/>
    <w:lvl w:ilvl="0">
      <w:start w:val="18"/>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7" w15:restartNumberingAfterBreak="0">
    <w:nsid w:val="779976BD"/>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8" w15:restartNumberingAfterBreak="0">
    <w:nsid w:val="77F257AD"/>
    <w:multiLevelType w:val="hybridMultilevel"/>
    <w:tmpl w:val="C3A04AF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9"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0" w15:restartNumberingAfterBreak="0">
    <w:nsid w:val="78146F8E"/>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1" w15:restartNumberingAfterBreak="0">
    <w:nsid w:val="78437CB4"/>
    <w:multiLevelType w:val="hybridMultilevel"/>
    <w:tmpl w:val="B352DBC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2"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83" w15:restartNumberingAfterBreak="0">
    <w:nsid w:val="796D2309"/>
    <w:multiLevelType w:val="multilevel"/>
    <w:tmpl w:val="4C0A82BC"/>
    <w:lvl w:ilvl="0">
      <w:start w:val="7"/>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4" w15:restartNumberingAfterBreak="0">
    <w:nsid w:val="7B972011"/>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85"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6" w15:restartNumberingAfterBreak="0">
    <w:nsid w:val="7BE26BC8"/>
    <w:multiLevelType w:val="multilevel"/>
    <w:tmpl w:val="26B8C46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7"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9"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0"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1"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92"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194339976">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16cid:durableId="803962161">
    <w:abstractNumId w:val="104"/>
  </w:num>
  <w:num w:numId="3" w16cid:durableId="489444153">
    <w:abstractNumId w:val="340"/>
  </w:num>
  <w:num w:numId="4" w16cid:durableId="2115976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2428429">
    <w:abstractNumId w:val="66"/>
  </w:num>
  <w:num w:numId="6" w16cid:durableId="1526284594">
    <w:abstractNumId w:val="290"/>
  </w:num>
  <w:num w:numId="7" w16cid:durableId="787311969">
    <w:abstractNumId w:val="144"/>
  </w:num>
  <w:num w:numId="8" w16cid:durableId="1909996117">
    <w:abstractNumId w:val="79"/>
  </w:num>
  <w:num w:numId="9" w16cid:durableId="82343897">
    <w:abstractNumId w:val="243"/>
  </w:num>
  <w:num w:numId="10" w16cid:durableId="1317492949">
    <w:abstractNumId w:val="93"/>
  </w:num>
  <w:num w:numId="11" w16cid:durableId="1661107668">
    <w:abstractNumId w:val="49"/>
  </w:num>
  <w:num w:numId="12" w16cid:durableId="434179194">
    <w:abstractNumId w:val="247"/>
  </w:num>
  <w:num w:numId="13" w16cid:durableId="1433159455">
    <w:abstractNumId w:val="34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507159">
    <w:abstractNumId w:val="18"/>
  </w:num>
  <w:num w:numId="15" w16cid:durableId="1584803399">
    <w:abstractNumId w:val="217"/>
  </w:num>
  <w:num w:numId="16" w16cid:durableId="2044864885">
    <w:abstractNumId w:val="339"/>
  </w:num>
  <w:num w:numId="17" w16cid:durableId="1569609193">
    <w:abstractNumId w:val="32"/>
  </w:num>
  <w:num w:numId="18" w16cid:durableId="2045785307">
    <w:abstractNumId w:val="221"/>
  </w:num>
  <w:num w:numId="19" w16cid:durableId="1212885980">
    <w:abstractNumId w:val="374"/>
  </w:num>
  <w:num w:numId="20" w16cid:durableId="1004284120">
    <w:abstractNumId w:val="273"/>
  </w:num>
  <w:num w:numId="21" w16cid:durableId="1163619356">
    <w:abstractNumId w:val="331"/>
  </w:num>
  <w:num w:numId="22" w16cid:durableId="1886023108">
    <w:abstractNumId w:val="78"/>
  </w:num>
  <w:num w:numId="23" w16cid:durableId="173303350">
    <w:abstractNumId w:val="239"/>
  </w:num>
  <w:num w:numId="24" w16cid:durableId="1361011630">
    <w:abstractNumId w:val="83"/>
  </w:num>
  <w:num w:numId="25" w16cid:durableId="2131778406">
    <w:abstractNumId w:val="385"/>
  </w:num>
  <w:num w:numId="26" w16cid:durableId="528225595">
    <w:abstractNumId w:val="180"/>
  </w:num>
  <w:num w:numId="27" w16cid:durableId="131292663">
    <w:abstractNumId w:val="307"/>
  </w:num>
  <w:num w:numId="28" w16cid:durableId="1057894194">
    <w:abstractNumId w:val="88"/>
  </w:num>
  <w:num w:numId="29" w16cid:durableId="2082829976">
    <w:abstractNumId w:val="17"/>
  </w:num>
  <w:num w:numId="30" w16cid:durableId="1471940443">
    <w:abstractNumId w:val="184"/>
  </w:num>
  <w:num w:numId="31" w16cid:durableId="131801079">
    <w:abstractNumId w:val="102"/>
  </w:num>
  <w:num w:numId="32" w16cid:durableId="1691373367">
    <w:abstractNumId w:val="107"/>
  </w:num>
  <w:num w:numId="33" w16cid:durableId="1281569919">
    <w:abstractNumId w:val="175"/>
  </w:num>
  <w:num w:numId="34" w16cid:durableId="1918978661">
    <w:abstractNumId w:val="157"/>
  </w:num>
  <w:num w:numId="35" w16cid:durableId="945966524">
    <w:abstractNumId w:val="320"/>
  </w:num>
  <w:num w:numId="36" w16cid:durableId="1653220701">
    <w:abstractNumId w:val="382"/>
  </w:num>
  <w:num w:numId="37" w16cid:durableId="303968912">
    <w:abstractNumId w:val="291"/>
  </w:num>
  <w:num w:numId="38" w16cid:durableId="508568777">
    <w:abstractNumId w:val="101"/>
  </w:num>
  <w:num w:numId="39" w16cid:durableId="1150899447">
    <w:abstractNumId w:val="129"/>
  </w:num>
  <w:num w:numId="40" w16cid:durableId="427122479">
    <w:abstractNumId w:val="128"/>
  </w:num>
  <w:num w:numId="41" w16cid:durableId="1841652384">
    <w:abstractNumId w:val="336"/>
  </w:num>
  <w:num w:numId="42" w16cid:durableId="290208403">
    <w:abstractNumId w:val="193"/>
  </w:num>
  <w:num w:numId="43" w16cid:durableId="103774163">
    <w:abstractNumId w:val="86"/>
  </w:num>
  <w:num w:numId="44" w16cid:durableId="1051416937">
    <w:abstractNumId w:val="215"/>
  </w:num>
  <w:num w:numId="45" w16cid:durableId="468939413">
    <w:abstractNumId w:val="251"/>
  </w:num>
  <w:num w:numId="46" w16cid:durableId="1410226936">
    <w:abstractNumId w:val="46"/>
  </w:num>
  <w:num w:numId="47" w16cid:durableId="786895355">
    <w:abstractNumId w:val="260"/>
  </w:num>
  <w:num w:numId="48" w16cid:durableId="1500266033">
    <w:abstractNumId w:val="387"/>
  </w:num>
  <w:num w:numId="49" w16cid:durableId="1531576971">
    <w:abstractNumId w:val="115"/>
  </w:num>
  <w:num w:numId="50" w16cid:durableId="2077194120">
    <w:abstractNumId w:val="35"/>
  </w:num>
  <w:num w:numId="51" w16cid:durableId="933366265">
    <w:abstractNumId w:val="56"/>
  </w:num>
  <w:num w:numId="52" w16cid:durableId="1877083084">
    <w:abstractNumId w:val="137"/>
  </w:num>
  <w:num w:numId="53" w16cid:durableId="1544563071">
    <w:abstractNumId w:val="390"/>
  </w:num>
  <w:num w:numId="54" w16cid:durableId="1203519631">
    <w:abstractNumId w:val="174"/>
  </w:num>
  <w:num w:numId="55" w16cid:durableId="268512094">
    <w:abstractNumId w:val="314"/>
  </w:num>
  <w:num w:numId="56" w16cid:durableId="233247622">
    <w:abstractNumId w:val="190"/>
  </w:num>
  <w:num w:numId="57" w16cid:durableId="1570799017">
    <w:abstractNumId w:val="194"/>
  </w:num>
  <w:num w:numId="58" w16cid:durableId="1298686878">
    <w:abstractNumId w:val="166"/>
  </w:num>
  <w:num w:numId="59" w16cid:durableId="123424373">
    <w:abstractNumId w:val="162"/>
  </w:num>
  <w:num w:numId="60" w16cid:durableId="1313490344">
    <w:abstractNumId w:val="365"/>
  </w:num>
  <w:num w:numId="61" w16cid:durableId="1165172356">
    <w:abstractNumId w:val="295"/>
  </w:num>
  <w:num w:numId="62" w16cid:durableId="832452667">
    <w:abstractNumId w:val="211"/>
  </w:num>
  <w:num w:numId="63" w16cid:durableId="1042100391">
    <w:abstractNumId w:val="163"/>
  </w:num>
  <w:num w:numId="64" w16cid:durableId="1145973951">
    <w:abstractNumId w:val="357"/>
  </w:num>
  <w:num w:numId="65" w16cid:durableId="1038167546">
    <w:abstractNumId w:val="205"/>
  </w:num>
  <w:num w:numId="66" w16cid:durableId="1101026141">
    <w:abstractNumId w:val="265"/>
  </w:num>
  <w:num w:numId="67" w16cid:durableId="374163460">
    <w:abstractNumId w:val="229"/>
  </w:num>
  <w:num w:numId="68" w16cid:durableId="1038625894">
    <w:abstractNumId w:val="50"/>
  </w:num>
  <w:num w:numId="69" w16cid:durableId="93791598">
    <w:abstractNumId w:val="333"/>
  </w:num>
  <w:num w:numId="70" w16cid:durableId="2083939739">
    <w:abstractNumId w:val="375"/>
  </w:num>
  <w:num w:numId="71" w16cid:durableId="144783524">
    <w:abstractNumId w:val="185"/>
  </w:num>
  <w:num w:numId="72" w16cid:durableId="847447508">
    <w:abstractNumId w:val="125"/>
  </w:num>
  <w:num w:numId="73" w16cid:durableId="123547687">
    <w:abstractNumId w:val="389"/>
  </w:num>
  <w:num w:numId="74" w16cid:durableId="2005666323">
    <w:abstractNumId w:val="8"/>
  </w:num>
  <w:num w:numId="75" w16cid:durableId="1935361760">
    <w:abstractNumId w:val="363"/>
  </w:num>
  <w:num w:numId="76" w16cid:durableId="1819027962">
    <w:abstractNumId w:val="353"/>
  </w:num>
  <w:num w:numId="77" w16cid:durableId="298344602">
    <w:abstractNumId w:val="42"/>
  </w:num>
  <w:num w:numId="78" w16cid:durableId="1959947499">
    <w:abstractNumId w:val="130"/>
  </w:num>
  <w:num w:numId="79" w16cid:durableId="712078471">
    <w:abstractNumId w:val="214"/>
  </w:num>
  <w:num w:numId="80" w16cid:durableId="859663344">
    <w:abstractNumId w:val="48"/>
  </w:num>
  <w:num w:numId="81" w16cid:durableId="1872910129">
    <w:abstractNumId w:val="76"/>
  </w:num>
  <w:num w:numId="82" w16cid:durableId="31155209">
    <w:abstractNumId w:val="61"/>
  </w:num>
  <w:num w:numId="83" w16cid:durableId="133564407">
    <w:abstractNumId w:val="288"/>
  </w:num>
  <w:num w:numId="84" w16cid:durableId="679506038">
    <w:abstractNumId w:val="67"/>
  </w:num>
  <w:num w:numId="85" w16cid:durableId="2024473229">
    <w:abstractNumId w:val="172"/>
  </w:num>
  <w:num w:numId="86" w16cid:durableId="921378862">
    <w:abstractNumId w:val="2"/>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87" w16cid:durableId="122024596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03037295">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61789021">
    <w:abstractNumId w:val="119"/>
  </w:num>
  <w:num w:numId="90" w16cid:durableId="650717086">
    <w:abstractNumId w:val="21"/>
  </w:num>
  <w:num w:numId="91" w16cid:durableId="2146582705">
    <w:abstractNumId w:val="131"/>
  </w:num>
  <w:num w:numId="92" w16cid:durableId="604112689">
    <w:abstractNumId w:val="23"/>
  </w:num>
  <w:num w:numId="93" w16cid:durableId="191890324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26720900">
    <w:abstractNumId w:val="153"/>
  </w:num>
  <w:num w:numId="95" w16cid:durableId="659389480">
    <w:abstractNumId w:val="153"/>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07053574">
    <w:abstractNumId w:val="125"/>
  </w:num>
  <w:num w:numId="97" w16cid:durableId="1060060248">
    <w:abstractNumId w:val="30"/>
  </w:num>
  <w:num w:numId="98" w16cid:durableId="1780493310">
    <w:abstractNumId w:val="362"/>
  </w:num>
  <w:num w:numId="99" w16cid:durableId="1718896089">
    <w:abstractNumId w:val="228"/>
  </w:num>
  <w:num w:numId="100" w16cid:durableId="1353609570">
    <w:abstractNumId w:val="15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75643093">
    <w:abstractNumId w:val="1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069186649">
    <w:abstractNumId w:val="232"/>
  </w:num>
  <w:num w:numId="103" w16cid:durableId="633292487">
    <w:abstractNumId w:val="334"/>
  </w:num>
  <w:num w:numId="104" w16cid:durableId="663511864">
    <w:abstractNumId w:val="277"/>
  </w:num>
  <w:num w:numId="105" w16cid:durableId="676464666">
    <w:abstractNumId w:val="156"/>
  </w:num>
  <w:num w:numId="106" w16cid:durableId="717709725">
    <w:abstractNumId w:val="134"/>
  </w:num>
  <w:num w:numId="107" w16cid:durableId="1460105976">
    <w:abstractNumId w:val="173"/>
  </w:num>
  <w:num w:numId="108" w16cid:durableId="1332952348">
    <w:abstractNumId w:val="283"/>
  </w:num>
  <w:num w:numId="109" w16cid:durableId="47341178">
    <w:abstractNumId w:val="1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788504776">
    <w:abstractNumId w:val="338"/>
  </w:num>
  <w:num w:numId="111" w16cid:durableId="1279873236">
    <w:abstractNumId w:val="345"/>
  </w:num>
  <w:num w:numId="112" w16cid:durableId="112477803">
    <w:abstractNumId w:val="192"/>
  </w:num>
  <w:num w:numId="113" w16cid:durableId="131994146">
    <w:abstractNumId w:val="226"/>
  </w:num>
  <w:num w:numId="114" w16cid:durableId="58528854">
    <w:abstractNumId w:val="11"/>
  </w:num>
  <w:num w:numId="115" w16cid:durableId="971834122">
    <w:abstractNumId w:val="109"/>
  </w:num>
  <w:num w:numId="116" w16cid:durableId="1580676531">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447359887">
    <w:abstractNumId w:val="12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56950772">
    <w:abstractNumId w:val="125"/>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09598626">
    <w:abstractNumId w:val="96"/>
  </w:num>
  <w:num w:numId="120" w16cid:durableId="403601426">
    <w:abstractNumId w:val="111"/>
  </w:num>
  <w:num w:numId="121" w16cid:durableId="1869172866">
    <w:abstractNumId w:val="392"/>
  </w:num>
  <w:num w:numId="122" w16cid:durableId="1584144069">
    <w:abstractNumId w:val="148"/>
  </w:num>
  <w:num w:numId="123" w16cid:durableId="1404714281">
    <w:abstractNumId w:val="235"/>
  </w:num>
  <w:num w:numId="124" w16cid:durableId="1931574008">
    <w:abstractNumId w:val="145"/>
  </w:num>
  <w:num w:numId="125" w16cid:durableId="1307856697">
    <w:abstractNumId w:val="208"/>
  </w:num>
  <w:num w:numId="126" w16cid:durableId="79524351">
    <w:abstractNumId w:val="91"/>
  </w:num>
  <w:num w:numId="127" w16cid:durableId="2147385007">
    <w:abstractNumId w:val="114"/>
  </w:num>
  <w:num w:numId="128" w16cid:durableId="2072002801">
    <w:abstractNumId w:val="53"/>
  </w:num>
  <w:num w:numId="129" w16cid:durableId="411313366">
    <w:abstractNumId w:val="224"/>
  </w:num>
  <w:num w:numId="130" w16cid:durableId="2011711738">
    <w:abstractNumId w:val="142"/>
  </w:num>
  <w:num w:numId="131" w16cid:durableId="651908928">
    <w:abstractNumId w:val="203"/>
  </w:num>
  <w:num w:numId="132" w16cid:durableId="1421412505">
    <w:abstractNumId w:val="74"/>
  </w:num>
  <w:num w:numId="133" w16cid:durableId="1400202771">
    <w:abstractNumId w:val="258"/>
  </w:num>
  <w:num w:numId="134" w16cid:durableId="1555966349">
    <w:abstractNumId w:val="24"/>
  </w:num>
  <w:num w:numId="135" w16cid:durableId="796071644">
    <w:abstractNumId w:val="149"/>
  </w:num>
  <w:num w:numId="136" w16cid:durableId="1688366020">
    <w:abstractNumId w:val="139"/>
  </w:num>
  <w:num w:numId="137" w16cid:durableId="393161551">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40793527">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954902404">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577712293">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764569645">
    <w:abstractNumId w:val="31"/>
  </w:num>
  <w:num w:numId="142" w16cid:durableId="2084599457">
    <w:abstractNumId w:val="342"/>
  </w:num>
  <w:num w:numId="143" w16cid:durableId="2001345116">
    <w:abstractNumId w:val="216"/>
  </w:num>
  <w:num w:numId="144" w16cid:durableId="653686755">
    <w:abstractNumId w:val="379"/>
  </w:num>
  <w:num w:numId="145" w16cid:durableId="606274142">
    <w:abstractNumId w:val="367"/>
  </w:num>
  <w:num w:numId="146" w16cid:durableId="69427213">
    <w:abstractNumId w:val="177"/>
  </w:num>
  <w:num w:numId="147" w16cid:durableId="693458860">
    <w:abstractNumId w:val="59"/>
  </w:num>
  <w:num w:numId="148" w16cid:durableId="2062514469">
    <w:abstractNumId w:val="386"/>
  </w:num>
  <w:num w:numId="149" w16cid:durableId="1809860872">
    <w:abstractNumId w:val="116"/>
  </w:num>
  <w:num w:numId="150" w16cid:durableId="387460123">
    <w:abstractNumId w:val="155"/>
  </w:num>
  <w:num w:numId="151" w16cid:durableId="256985343">
    <w:abstractNumId w:val="170"/>
  </w:num>
  <w:num w:numId="152" w16cid:durableId="576090379">
    <w:abstractNumId w:val="246"/>
  </w:num>
  <w:num w:numId="153" w16cid:durableId="477114087">
    <w:abstractNumId w:val="110"/>
  </w:num>
  <w:num w:numId="154" w16cid:durableId="2002537904">
    <w:abstractNumId w:val="220"/>
  </w:num>
  <w:num w:numId="155" w16cid:durableId="1893080366">
    <w:abstractNumId w:val="212"/>
  </w:num>
  <w:num w:numId="156" w16cid:durableId="1956980773">
    <w:abstractNumId w:val="219"/>
  </w:num>
  <w:num w:numId="157" w16cid:durableId="912743576">
    <w:abstractNumId w:val="304"/>
  </w:num>
  <w:num w:numId="158" w16cid:durableId="1015764268">
    <w:abstractNumId w:val="315"/>
  </w:num>
  <w:num w:numId="159" w16cid:durableId="1561095021">
    <w:abstractNumId w:val="154"/>
  </w:num>
  <w:num w:numId="160" w16cid:durableId="583301720">
    <w:abstractNumId w:val="300"/>
  </w:num>
  <w:num w:numId="161" w16cid:durableId="1054229983">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269584742">
    <w:abstractNumId w:val="160"/>
  </w:num>
  <w:num w:numId="163" w16cid:durableId="793213982">
    <w:abstractNumId w:val="309"/>
  </w:num>
  <w:num w:numId="164" w16cid:durableId="1201017328">
    <w:abstractNumId w:val="70"/>
  </w:num>
  <w:num w:numId="165" w16cid:durableId="626545517">
    <w:abstractNumId w:val="332"/>
  </w:num>
  <w:num w:numId="166" w16cid:durableId="1574200963">
    <w:abstractNumId w:val="264"/>
  </w:num>
  <w:num w:numId="167" w16cid:durableId="150172829">
    <w:abstractNumId w:val="305"/>
  </w:num>
  <w:num w:numId="168" w16cid:durableId="1644381999">
    <w:abstractNumId w:val="47"/>
  </w:num>
  <w:num w:numId="169" w16cid:durableId="1181967537">
    <w:abstractNumId w:val="150"/>
  </w:num>
  <w:num w:numId="170" w16cid:durableId="755596208">
    <w:abstractNumId w:val="34"/>
  </w:num>
  <w:num w:numId="171" w16cid:durableId="1854609903">
    <w:abstractNumId w:val="318"/>
  </w:num>
  <w:num w:numId="172" w16cid:durableId="332728800">
    <w:abstractNumId w:val="114"/>
    <w:lvlOverride w:ilvl="0">
      <w:startOverride w:val="1"/>
    </w:lvlOverride>
  </w:num>
  <w:num w:numId="173" w16cid:durableId="1962492065">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74" w16cid:durableId="555429478">
    <w:abstractNumId w:val="351"/>
  </w:num>
  <w:num w:numId="175" w16cid:durableId="1772626304">
    <w:abstractNumId w:val="237"/>
  </w:num>
  <w:num w:numId="176" w16cid:durableId="957221106">
    <w:abstractNumId w:val="122"/>
  </w:num>
  <w:num w:numId="177" w16cid:durableId="1364869462">
    <w:abstractNumId w:val="92"/>
  </w:num>
  <w:num w:numId="178" w16cid:durableId="27680264">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858958661">
    <w:abstractNumId w:val="377"/>
  </w:num>
  <w:num w:numId="180" w16cid:durableId="1298029185">
    <w:abstractNumId w:val="65"/>
  </w:num>
  <w:num w:numId="181" w16cid:durableId="849491355">
    <w:abstractNumId w:val="238"/>
  </w:num>
  <w:num w:numId="182" w16cid:durableId="1009451317">
    <w:abstractNumId w:val="252"/>
  </w:num>
  <w:num w:numId="183" w16cid:durableId="2065716666">
    <w:abstractNumId w:val="354"/>
  </w:num>
  <w:num w:numId="184" w16cid:durableId="291713751">
    <w:abstractNumId w:val="51"/>
  </w:num>
  <w:num w:numId="185" w16cid:durableId="1242177786">
    <w:abstractNumId w:val="341"/>
  </w:num>
  <w:num w:numId="186" w16cid:durableId="2122219133">
    <w:abstractNumId w:val="204"/>
  </w:num>
  <w:num w:numId="187" w16cid:durableId="55468912">
    <w:abstractNumId w:val="281"/>
  </w:num>
  <w:num w:numId="188" w16cid:durableId="747700878">
    <w:abstractNumId w:val="39"/>
  </w:num>
  <w:num w:numId="189" w16cid:durableId="676074883">
    <w:abstractNumId w:val="41"/>
  </w:num>
  <w:num w:numId="190" w16cid:durableId="1780682653">
    <w:abstractNumId w:val="231"/>
  </w:num>
  <w:num w:numId="191" w16cid:durableId="1797487205">
    <w:abstractNumId w:val="328"/>
  </w:num>
  <w:num w:numId="192" w16cid:durableId="469440381">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3" w16cid:durableId="1606764456">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4" w16cid:durableId="1030761930">
    <w:abstractNumId w:val="199"/>
  </w:num>
  <w:num w:numId="195" w16cid:durableId="1026297800">
    <w:abstractNumId w:val="306"/>
  </w:num>
  <w:num w:numId="196" w16cid:durableId="1975285762">
    <w:abstractNumId w:val="10"/>
  </w:num>
  <w:num w:numId="197" w16cid:durableId="713846622">
    <w:abstractNumId w:val="282"/>
  </w:num>
  <w:num w:numId="198" w16cid:durableId="2068913101">
    <w:abstractNumId w:val="348"/>
  </w:num>
  <w:num w:numId="199" w16cid:durableId="1562131408">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287972001">
    <w:abstractNumId w:val="256"/>
  </w:num>
  <w:num w:numId="201" w16cid:durableId="828519351">
    <w:abstractNumId w:val="87"/>
  </w:num>
  <w:num w:numId="202" w16cid:durableId="2009480165">
    <w:abstractNumId w:val="1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154570198">
    <w:abstractNumId w:val="240"/>
  </w:num>
  <w:num w:numId="204" w16cid:durableId="296566281">
    <w:abstractNumId w:val="1"/>
  </w:num>
  <w:num w:numId="205" w16cid:durableId="783235224">
    <w:abstractNumId w:val="26"/>
  </w:num>
  <w:num w:numId="206" w16cid:durableId="135270635">
    <w:abstractNumId w:val="37"/>
  </w:num>
  <w:num w:numId="207" w16cid:durableId="1988627918">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08" w16cid:durableId="1700204598">
    <w:abstractNumId w:val="6"/>
  </w:num>
  <w:num w:numId="209" w16cid:durableId="1555434633">
    <w:abstractNumId w:val="299"/>
  </w:num>
  <w:num w:numId="210" w16cid:durableId="1687752283">
    <w:abstractNumId w:val="326"/>
  </w:num>
  <w:num w:numId="211" w16cid:durableId="497237479">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12" w16cid:durableId="410197861">
    <w:abstractNumId w:val="55"/>
  </w:num>
  <w:num w:numId="213" w16cid:durableId="1206912437">
    <w:abstractNumId w:val="391"/>
  </w:num>
  <w:num w:numId="214" w16cid:durableId="1803692200">
    <w:abstractNumId w:val="234"/>
  </w:num>
  <w:num w:numId="215" w16cid:durableId="1377193487">
    <w:abstractNumId w:val="259"/>
  </w:num>
  <w:num w:numId="216" w16cid:durableId="520437245">
    <w:abstractNumId w:val="188"/>
  </w:num>
  <w:num w:numId="217" w16cid:durableId="1392846916">
    <w:abstractNumId w:val="242"/>
  </w:num>
  <w:num w:numId="218" w16cid:durableId="1055815836">
    <w:abstractNumId w:val="135"/>
  </w:num>
  <w:num w:numId="219" w16cid:durableId="1038891848">
    <w:abstractNumId w:val="355"/>
  </w:num>
  <w:num w:numId="220" w16cid:durableId="1456021221">
    <w:abstractNumId w:val="370"/>
  </w:num>
  <w:num w:numId="221" w16cid:durableId="1886257242">
    <w:abstractNumId w:val="200"/>
  </w:num>
  <w:num w:numId="222" w16cid:durableId="271935802">
    <w:abstractNumId w:val="84"/>
  </w:num>
  <w:num w:numId="223" w16cid:durableId="1017581605">
    <w:abstractNumId w:val="2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62917954">
    <w:abstractNumId w:val="293"/>
  </w:num>
  <w:num w:numId="225" w16cid:durableId="1876965871">
    <w:abstractNumId w:val="189"/>
  </w:num>
  <w:num w:numId="226" w16cid:durableId="679425879">
    <w:abstractNumId w:val="196"/>
  </w:num>
  <w:num w:numId="227" w16cid:durableId="585773715">
    <w:abstractNumId w:val="294"/>
  </w:num>
  <w:num w:numId="228" w16cid:durableId="1640575499">
    <w:abstractNumId w:val="270"/>
  </w:num>
  <w:num w:numId="229" w16cid:durableId="1809587449">
    <w:abstractNumId w:val="124"/>
  </w:num>
  <w:num w:numId="230" w16cid:durableId="1892226577">
    <w:abstractNumId w:val="371"/>
  </w:num>
  <w:num w:numId="231" w16cid:durableId="267586477">
    <w:abstractNumId w:val="25"/>
  </w:num>
  <w:num w:numId="232" w16cid:durableId="1689479768">
    <w:abstractNumId w:val="69"/>
  </w:num>
  <w:num w:numId="233" w16cid:durableId="1884249555">
    <w:abstractNumId w:val="316"/>
  </w:num>
  <w:num w:numId="234" w16cid:durableId="128207135">
    <w:abstractNumId w:val="158"/>
  </w:num>
  <w:num w:numId="235" w16cid:durableId="1325622409">
    <w:abstractNumId w:val="335"/>
  </w:num>
  <w:num w:numId="236" w16cid:durableId="1544513202">
    <w:abstractNumId w:val="14"/>
  </w:num>
  <w:num w:numId="237" w16cid:durableId="280304793">
    <w:abstractNumId w:val="161"/>
  </w:num>
  <w:num w:numId="238" w16cid:durableId="2072266832">
    <w:abstractNumId w:val="113"/>
  </w:num>
  <w:num w:numId="239" w16cid:durableId="1776514741">
    <w:abstractNumId w:val="312"/>
  </w:num>
  <w:num w:numId="240" w16cid:durableId="160895429">
    <w:abstractNumId w:val="105"/>
  </w:num>
  <w:num w:numId="241" w16cid:durableId="1263954461">
    <w:abstractNumId w:val="323"/>
  </w:num>
  <w:num w:numId="242" w16cid:durableId="457382858">
    <w:abstractNumId w:val="287"/>
  </w:num>
  <w:num w:numId="243" w16cid:durableId="1331835906">
    <w:abstractNumId w:val="250"/>
  </w:num>
  <w:num w:numId="244" w16cid:durableId="854154685">
    <w:abstractNumId w:val="311"/>
  </w:num>
  <w:num w:numId="245" w16cid:durableId="1752970932">
    <w:abstractNumId w:val="165"/>
  </w:num>
  <w:num w:numId="246" w16cid:durableId="257178801">
    <w:abstractNumId w:val="376"/>
  </w:num>
  <w:num w:numId="247" w16cid:durableId="378283168">
    <w:abstractNumId w:val="249"/>
  </w:num>
  <w:num w:numId="248" w16cid:durableId="707294872">
    <w:abstractNumId w:val="364"/>
  </w:num>
  <w:num w:numId="249" w16cid:durableId="1994219726">
    <w:abstractNumId w:val="274"/>
  </w:num>
  <w:num w:numId="250" w16cid:durableId="1379743142">
    <w:abstractNumId w:val="254"/>
  </w:num>
  <w:num w:numId="251" w16cid:durableId="311101082">
    <w:abstractNumId w:val="44"/>
  </w:num>
  <w:num w:numId="252" w16cid:durableId="1401320786">
    <w:abstractNumId w:val="383"/>
  </w:num>
  <w:num w:numId="253" w16cid:durableId="1140149510">
    <w:abstractNumId w:val="349"/>
  </w:num>
  <w:num w:numId="254" w16cid:durableId="1119835089">
    <w:abstractNumId w:val="147"/>
  </w:num>
  <w:num w:numId="255" w16cid:durableId="512645872">
    <w:abstractNumId w:val="16"/>
  </w:num>
  <w:num w:numId="256" w16cid:durableId="2050911367">
    <w:abstractNumId w:val="197"/>
  </w:num>
  <w:num w:numId="257" w16cid:durableId="158083569">
    <w:abstractNumId w:val="126"/>
  </w:num>
  <w:num w:numId="258" w16cid:durableId="1978531898">
    <w:abstractNumId w:val="127"/>
  </w:num>
  <w:num w:numId="259" w16cid:durableId="1662585949">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0" w16cid:durableId="1903829793">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1" w16cid:durableId="1803303052">
    <w:abstractNumId w:val="191"/>
  </w:num>
  <w:num w:numId="262" w16cid:durableId="1860579028">
    <w:abstractNumId w:val="71"/>
  </w:num>
  <w:num w:numId="263" w16cid:durableId="75439884">
    <w:abstractNumId w:val="330"/>
  </w:num>
  <w:num w:numId="264" w16cid:durableId="1981373702">
    <w:abstractNumId w:val="151"/>
  </w:num>
  <w:num w:numId="265" w16cid:durableId="1285037383">
    <w:abstractNumId w:val="94"/>
  </w:num>
  <w:num w:numId="266" w16cid:durableId="440418526">
    <w:abstractNumId w:val="95"/>
  </w:num>
  <w:num w:numId="267" w16cid:durableId="475076639">
    <w:abstractNumId w:val="7"/>
  </w:num>
  <w:num w:numId="268" w16cid:durableId="2075346404">
    <w:abstractNumId w:val="22"/>
  </w:num>
  <w:num w:numId="269" w16cid:durableId="2014916153">
    <w:abstractNumId w:val="233"/>
  </w:num>
  <w:num w:numId="270" w16cid:durableId="706835033">
    <w:abstractNumId w:val="359"/>
  </w:num>
  <w:num w:numId="271" w16cid:durableId="1659575087">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581835386">
    <w:abstractNumId w:val="123"/>
  </w:num>
  <w:num w:numId="273" w16cid:durableId="1026565954">
    <w:abstractNumId w:val="125"/>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74" w16cid:durableId="379977868">
    <w:abstractNumId w:val="344"/>
  </w:num>
  <w:num w:numId="275" w16cid:durableId="635914770">
    <w:abstractNumId w:val="201"/>
  </w:num>
  <w:num w:numId="276" w16cid:durableId="1825243177">
    <w:abstractNumId w:val="222"/>
  </w:num>
  <w:num w:numId="277" w16cid:durableId="45110400">
    <w:abstractNumId w:val="352"/>
  </w:num>
  <w:num w:numId="278" w16cid:durableId="1145198082">
    <w:abstractNumId w:val="298"/>
  </w:num>
  <w:num w:numId="279" w16cid:durableId="1350595991">
    <w:abstractNumId w:val="108"/>
  </w:num>
  <w:num w:numId="280" w16cid:durableId="1292785129">
    <w:abstractNumId w:val="90"/>
  </w:num>
  <w:num w:numId="281" w16cid:durableId="1173715874">
    <w:abstractNumId w:val="347"/>
  </w:num>
  <w:num w:numId="282" w16cid:durableId="1540316433">
    <w:abstractNumId w:val="269"/>
  </w:num>
  <w:num w:numId="283" w16cid:durableId="1811747368">
    <w:abstractNumId w:val="85"/>
  </w:num>
  <w:num w:numId="284" w16cid:durableId="460802889">
    <w:abstractNumId w:val="262"/>
  </w:num>
  <w:num w:numId="285" w16cid:durableId="1694764766">
    <w:abstractNumId w:val="89"/>
  </w:num>
  <w:num w:numId="286" w16cid:durableId="951018056">
    <w:abstractNumId w:val="80"/>
  </w:num>
  <w:num w:numId="287" w16cid:durableId="1221213297">
    <w:abstractNumId w:val="58"/>
  </w:num>
  <w:num w:numId="288" w16cid:durableId="1416437795">
    <w:abstractNumId w:val="183"/>
  </w:num>
  <w:num w:numId="289" w16cid:durableId="613094592">
    <w:abstractNumId w:val="380"/>
  </w:num>
  <w:num w:numId="290" w16cid:durableId="1457988379">
    <w:abstractNumId w:val="15"/>
  </w:num>
  <w:num w:numId="291" w16cid:durableId="571045986">
    <w:abstractNumId w:val="210"/>
  </w:num>
  <w:num w:numId="292" w16cid:durableId="609508104">
    <w:abstractNumId w:val="121"/>
  </w:num>
  <w:num w:numId="293" w16cid:durableId="499085025">
    <w:abstractNumId w:val="52"/>
  </w:num>
  <w:num w:numId="294" w16cid:durableId="1695960450">
    <w:abstractNumId w:val="75"/>
  </w:num>
  <w:num w:numId="295" w16cid:durableId="1307125591">
    <w:abstractNumId w:val="285"/>
  </w:num>
  <w:num w:numId="296" w16cid:durableId="714354617">
    <w:abstractNumId w:val="366"/>
  </w:num>
  <w:num w:numId="297" w16cid:durableId="32385752">
    <w:abstractNumId w:val="310"/>
  </w:num>
  <w:num w:numId="298" w16cid:durableId="271866701">
    <w:abstractNumId w:val="297"/>
  </w:num>
  <w:num w:numId="299" w16cid:durableId="1238636750">
    <w:abstractNumId w:val="181"/>
  </w:num>
  <w:num w:numId="300" w16cid:durableId="2075271357">
    <w:abstractNumId w:val="327"/>
  </w:num>
  <w:num w:numId="301" w16cid:durableId="852569545">
    <w:abstractNumId w:val="140"/>
  </w:num>
  <w:num w:numId="302" w16cid:durableId="861818044">
    <w:abstractNumId w:val="275"/>
  </w:num>
  <w:num w:numId="303" w16cid:durableId="1211309322">
    <w:abstractNumId w:val="324"/>
  </w:num>
  <w:num w:numId="304" w16cid:durableId="1193424452">
    <w:abstractNumId w:val="263"/>
  </w:num>
  <w:num w:numId="305" w16cid:durableId="1210068087">
    <w:abstractNumId w:val="176"/>
  </w:num>
  <w:num w:numId="306" w16cid:durableId="63919328">
    <w:abstractNumId w:val="143"/>
  </w:num>
  <w:num w:numId="307" w16cid:durableId="2128692175">
    <w:abstractNumId w:val="360"/>
  </w:num>
  <w:num w:numId="308" w16cid:durableId="616717249">
    <w:abstractNumId w:val="202"/>
  </w:num>
  <w:num w:numId="309" w16cid:durableId="161893495">
    <w:abstractNumId w:val="207"/>
  </w:num>
  <w:num w:numId="310" w16cid:durableId="346293381">
    <w:abstractNumId w:val="28"/>
  </w:num>
  <w:num w:numId="311" w16cid:durableId="925845494">
    <w:abstractNumId w:val="103"/>
  </w:num>
  <w:num w:numId="312" w16cid:durableId="1476991878">
    <w:abstractNumId w:val="63"/>
  </w:num>
  <w:num w:numId="313" w16cid:durableId="1327246981">
    <w:abstractNumId w:val="289"/>
  </w:num>
  <w:num w:numId="314" w16cid:durableId="212229915">
    <w:abstractNumId w:val="4"/>
  </w:num>
  <w:num w:numId="315" w16cid:durableId="935139830">
    <w:abstractNumId w:val="381"/>
  </w:num>
  <w:num w:numId="316" w16cid:durableId="1427313087">
    <w:abstractNumId w:val="325"/>
  </w:num>
  <w:num w:numId="317" w16cid:durableId="361512450">
    <w:abstractNumId w:val="97"/>
  </w:num>
  <w:num w:numId="318" w16cid:durableId="1259286864">
    <w:abstractNumId w:val="368"/>
  </w:num>
  <w:num w:numId="319" w16cid:durableId="579563655">
    <w:abstractNumId w:val="303"/>
  </w:num>
  <w:num w:numId="320" w16cid:durableId="1152058837">
    <w:abstractNumId w:val="261"/>
  </w:num>
  <w:num w:numId="321" w16cid:durableId="337971699">
    <w:abstractNumId w:val="206"/>
  </w:num>
  <w:num w:numId="322" w16cid:durableId="800074502">
    <w:abstractNumId w:val="286"/>
  </w:num>
  <w:num w:numId="323" w16cid:durableId="1088186273">
    <w:abstractNumId w:val="132"/>
  </w:num>
  <w:num w:numId="324" w16cid:durableId="1666664323">
    <w:abstractNumId w:val="218"/>
  </w:num>
  <w:num w:numId="325" w16cid:durableId="1369333719">
    <w:abstractNumId w:val="38"/>
  </w:num>
  <w:num w:numId="326" w16cid:durableId="1354308466">
    <w:abstractNumId w:val="361"/>
  </w:num>
  <w:num w:numId="327" w16cid:durableId="1556232030">
    <w:abstractNumId w:val="106"/>
  </w:num>
  <w:num w:numId="328" w16cid:durableId="1382175576">
    <w:abstractNumId w:val="164"/>
  </w:num>
  <w:num w:numId="329" w16cid:durableId="1653678289">
    <w:abstractNumId w:val="225"/>
  </w:num>
  <w:num w:numId="330" w16cid:durableId="1607036203">
    <w:abstractNumId w:val="77"/>
  </w:num>
  <w:num w:numId="331" w16cid:durableId="1690716877">
    <w:abstractNumId w:val="284"/>
  </w:num>
  <w:num w:numId="332" w16cid:durableId="938635837">
    <w:abstractNumId w:val="40"/>
  </w:num>
  <w:num w:numId="333" w16cid:durableId="1699622760">
    <w:abstractNumId w:val="279"/>
  </w:num>
  <w:num w:numId="334" w16cid:durableId="378868466">
    <w:abstractNumId w:val="9"/>
  </w:num>
  <w:num w:numId="335" w16cid:durableId="1307927543">
    <w:abstractNumId w:val="169"/>
  </w:num>
  <w:num w:numId="336" w16cid:durableId="1700472144">
    <w:abstractNumId w:val="358"/>
  </w:num>
  <w:num w:numId="337" w16cid:durableId="552352922">
    <w:abstractNumId w:val="245"/>
  </w:num>
  <w:num w:numId="338" w16cid:durableId="946157199">
    <w:abstractNumId w:val="152"/>
  </w:num>
  <w:num w:numId="339" w16cid:durableId="1581980811">
    <w:abstractNumId w:val="117"/>
  </w:num>
  <w:num w:numId="340" w16cid:durableId="1938825183">
    <w:abstractNumId w:val="133"/>
  </w:num>
  <w:num w:numId="341" w16cid:durableId="1316688777">
    <w:abstractNumId w:val="57"/>
  </w:num>
  <w:num w:numId="342" w16cid:durableId="1768191292">
    <w:abstractNumId w:val="236"/>
  </w:num>
  <w:num w:numId="343" w16cid:durableId="329527332">
    <w:abstractNumId w:val="317"/>
  </w:num>
  <w:num w:numId="344" w16cid:durableId="1028023955">
    <w:abstractNumId w:val="167"/>
  </w:num>
  <w:num w:numId="345" w16cid:durableId="1520392595">
    <w:abstractNumId w:val="369"/>
  </w:num>
  <w:num w:numId="346" w16cid:durableId="1174035767">
    <w:abstractNumId w:val="378"/>
  </w:num>
  <w:num w:numId="347" w16cid:durableId="2034961950">
    <w:abstractNumId w:val="195"/>
  </w:num>
  <w:num w:numId="348" w16cid:durableId="1618640729">
    <w:abstractNumId w:val="120"/>
  </w:num>
  <w:num w:numId="349" w16cid:durableId="2071952857">
    <w:abstractNumId w:val="223"/>
  </w:num>
  <w:num w:numId="350" w16cid:durableId="1766026180">
    <w:abstractNumId w:val="98"/>
  </w:num>
  <w:num w:numId="351" w16cid:durableId="1961690233">
    <w:abstractNumId w:val="302"/>
  </w:num>
  <w:num w:numId="352" w16cid:durableId="551772783">
    <w:abstractNumId w:val="112"/>
  </w:num>
  <w:num w:numId="353" w16cid:durableId="1096901871">
    <w:abstractNumId w:val="272"/>
  </w:num>
  <w:num w:numId="354" w16cid:durableId="990257532">
    <w:abstractNumId w:val="337"/>
  </w:num>
  <w:num w:numId="355" w16cid:durableId="609358065">
    <w:abstractNumId w:val="72"/>
  </w:num>
  <w:num w:numId="356" w16cid:durableId="1704018990">
    <w:abstractNumId w:val="179"/>
  </w:num>
  <w:num w:numId="357" w16cid:durableId="1286883839">
    <w:abstractNumId w:val="248"/>
  </w:num>
  <w:num w:numId="358" w16cid:durableId="601424331">
    <w:abstractNumId w:val="276"/>
  </w:num>
  <w:num w:numId="359" w16cid:durableId="305664862">
    <w:abstractNumId w:val="64"/>
  </w:num>
  <w:num w:numId="360" w16cid:durableId="2077777734">
    <w:abstractNumId w:val="255"/>
  </w:num>
  <w:num w:numId="361" w16cid:durableId="1984460530">
    <w:abstractNumId w:val="209"/>
  </w:num>
  <w:num w:numId="362" w16cid:durableId="2046636716">
    <w:abstractNumId w:val="45"/>
  </w:num>
  <w:num w:numId="363" w16cid:durableId="2012102509">
    <w:abstractNumId w:val="43"/>
  </w:num>
  <w:num w:numId="364" w16cid:durableId="484276651">
    <w:abstractNumId w:val="296"/>
  </w:num>
  <w:num w:numId="365" w16cid:durableId="634798738">
    <w:abstractNumId w:val="253"/>
  </w:num>
  <w:num w:numId="366" w16cid:durableId="1272282573">
    <w:abstractNumId w:val="182"/>
  </w:num>
  <w:num w:numId="367" w16cid:durableId="869218353">
    <w:abstractNumId w:val="187"/>
  </w:num>
  <w:num w:numId="368" w16cid:durableId="830023043">
    <w:abstractNumId w:val="62"/>
  </w:num>
  <w:num w:numId="369" w16cid:durableId="322515676">
    <w:abstractNumId w:val="60"/>
  </w:num>
  <w:num w:numId="370" w16cid:durableId="1019428475">
    <w:abstractNumId w:val="301"/>
  </w:num>
  <w:num w:numId="371" w16cid:durableId="1005202947">
    <w:abstractNumId w:val="136"/>
  </w:num>
  <w:num w:numId="372" w16cid:durableId="5875448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601376899">
    <w:abstractNumId w:val="5"/>
  </w:num>
  <w:num w:numId="374" w16cid:durableId="1046370535">
    <w:abstractNumId w:val="210"/>
    <w:lvlOverride w:ilvl="0">
      <w:startOverride w:val="10"/>
    </w:lvlOverride>
    <w:lvlOverride w:ilvl="1">
      <w:startOverride w:val="1"/>
    </w:lvlOverride>
  </w:num>
  <w:num w:numId="375" w16cid:durableId="942302166">
    <w:abstractNumId w:val="266"/>
  </w:num>
  <w:num w:numId="376" w16cid:durableId="443575233">
    <w:abstractNumId w:val="198"/>
  </w:num>
  <w:num w:numId="377" w16cid:durableId="253438877">
    <w:abstractNumId w:val="292"/>
  </w:num>
  <w:num w:numId="378" w16cid:durableId="14312388">
    <w:abstractNumId w:val="372"/>
  </w:num>
  <w:num w:numId="379" w16cid:durableId="489057588">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0" w16cid:durableId="1374840298">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1" w16cid:durableId="1296449213">
    <w:abstractNumId w:val="54"/>
  </w:num>
  <w:num w:numId="382" w16cid:durableId="1627202673">
    <w:abstractNumId w:val="138"/>
  </w:num>
  <w:num w:numId="383" w16cid:durableId="91053187">
    <w:abstractNumId w:val="313"/>
  </w:num>
  <w:num w:numId="384" w16cid:durableId="760565695">
    <w:abstractNumId w:val="73"/>
  </w:num>
  <w:num w:numId="385" w16cid:durableId="693655328">
    <w:abstractNumId w:val="373"/>
  </w:num>
  <w:num w:numId="386" w16cid:durableId="324939137">
    <w:abstractNumId w:val="227"/>
  </w:num>
  <w:num w:numId="387" w16cid:durableId="127819636">
    <w:abstractNumId w:val="271"/>
  </w:num>
  <w:num w:numId="388" w16cid:durableId="182479334">
    <w:abstractNumId w:val="171"/>
  </w:num>
  <w:num w:numId="389" w16cid:durableId="699280498">
    <w:abstractNumId w:val="13"/>
  </w:num>
  <w:num w:numId="390" w16cid:durableId="2138260180">
    <w:abstractNumId w:val="82"/>
  </w:num>
  <w:num w:numId="391" w16cid:durableId="1033919902">
    <w:abstractNumId w:val="82"/>
  </w:num>
  <w:num w:numId="392" w16cid:durableId="13634483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122263110">
    <w:abstractNumId w:val="36"/>
  </w:num>
  <w:num w:numId="394" w16cid:durableId="189344319">
    <w:abstractNumId w:val="27"/>
  </w:num>
  <w:num w:numId="395" w16cid:durableId="1375427929">
    <w:abstractNumId w:val="241"/>
  </w:num>
  <w:num w:numId="396" w16cid:durableId="1732852564">
    <w:abstractNumId w:val="100"/>
  </w:num>
  <w:num w:numId="397" w16cid:durableId="2082872143">
    <w:abstractNumId w:val="5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926352080">
    <w:abstractNumId w:val="68"/>
  </w:num>
  <w:num w:numId="399" w16cid:durableId="1192454076">
    <w:abstractNumId w:val="186"/>
  </w:num>
  <w:num w:numId="400" w16cid:durableId="681276225">
    <w:abstractNumId w:val="12"/>
  </w:num>
  <w:num w:numId="401" w16cid:durableId="1701465793">
    <w:abstractNumId w:val="168"/>
  </w:num>
  <w:num w:numId="402" w16cid:durableId="169707610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82621412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16cid:durableId="4877067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16cid:durableId="92191479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16cid:durableId="55752015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16cid:durableId="133025847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16cid:durableId="169241757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196996942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168435407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116570689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16cid:durableId="176503620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144349628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16cid:durableId="141115298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16cid:durableId="96188483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16cid:durableId="98377842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16cid:durableId="6461923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16cid:durableId="1554807042">
    <w:abstractNumId w:val="146"/>
  </w:num>
  <w:num w:numId="419" w16cid:durableId="2066176794">
    <w:abstractNumId w:val="19"/>
  </w:num>
  <w:num w:numId="420" w16cid:durableId="1782265618">
    <w:abstractNumId w:val="3"/>
  </w:num>
  <w:num w:numId="421" w16cid:durableId="683023137">
    <w:abstractNumId w:val="141"/>
  </w:num>
  <w:num w:numId="422" w16cid:durableId="258803912">
    <w:abstractNumId w:val="346"/>
  </w:num>
  <w:num w:numId="423" w16cid:durableId="165168015">
    <w:abstractNumId w:val="118"/>
  </w:num>
  <w:num w:numId="424" w16cid:durableId="1101490401">
    <w:abstractNumId w:val="356"/>
  </w:num>
  <w:num w:numId="425" w16cid:durableId="643511357">
    <w:abstractNumId w:val="99"/>
  </w:num>
  <w:num w:numId="426" w16cid:durableId="1745565236">
    <w:abstractNumId w:val="230"/>
  </w:num>
  <w:numIdMacAtCleanup w:val="4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9EA"/>
    <w:rsid w:val="00000DE0"/>
    <w:rsid w:val="00000F68"/>
    <w:rsid w:val="000011FF"/>
    <w:rsid w:val="00002CFD"/>
    <w:rsid w:val="00003CDD"/>
    <w:rsid w:val="00005DD4"/>
    <w:rsid w:val="0001241E"/>
    <w:rsid w:val="000147B9"/>
    <w:rsid w:val="00015FE0"/>
    <w:rsid w:val="00016E55"/>
    <w:rsid w:val="00017FD9"/>
    <w:rsid w:val="0002273B"/>
    <w:rsid w:val="0003505B"/>
    <w:rsid w:val="00035A73"/>
    <w:rsid w:val="00040782"/>
    <w:rsid w:val="000425E0"/>
    <w:rsid w:val="00042FA5"/>
    <w:rsid w:val="000437B3"/>
    <w:rsid w:val="000502FA"/>
    <w:rsid w:val="00052D4B"/>
    <w:rsid w:val="000604AF"/>
    <w:rsid w:val="0006152B"/>
    <w:rsid w:val="00062776"/>
    <w:rsid w:val="00063277"/>
    <w:rsid w:val="000645B7"/>
    <w:rsid w:val="0006721F"/>
    <w:rsid w:val="0006776C"/>
    <w:rsid w:val="00067D82"/>
    <w:rsid w:val="00070E32"/>
    <w:rsid w:val="00077109"/>
    <w:rsid w:val="00077ED0"/>
    <w:rsid w:val="00080F3C"/>
    <w:rsid w:val="00083939"/>
    <w:rsid w:val="000928EB"/>
    <w:rsid w:val="000945EC"/>
    <w:rsid w:val="000967E2"/>
    <w:rsid w:val="000A1826"/>
    <w:rsid w:val="000A5731"/>
    <w:rsid w:val="000B2387"/>
    <w:rsid w:val="000B3BE2"/>
    <w:rsid w:val="000B482E"/>
    <w:rsid w:val="000B5180"/>
    <w:rsid w:val="000B5D81"/>
    <w:rsid w:val="000B6249"/>
    <w:rsid w:val="000B67CD"/>
    <w:rsid w:val="000C2706"/>
    <w:rsid w:val="000C2978"/>
    <w:rsid w:val="000C565D"/>
    <w:rsid w:val="000D0321"/>
    <w:rsid w:val="000D320C"/>
    <w:rsid w:val="000D34B7"/>
    <w:rsid w:val="000D789A"/>
    <w:rsid w:val="000E01B2"/>
    <w:rsid w:val="000E222B"/>
    <w:rsid w:val="000E369C"/>
    <w:rsid w:val="000E3C07"/>
    <w:rsid w:val="000E4294"/>
    <w:rsid w:val="000F1550"/>
    <w:rsid w:val="000F17CF"/>
    <w:rsid w:val="000F1FDD"/>
    <w:rsid w:val="000F285C"/>
    <w:rsid w:val="000F29AA"/>
    <w:rsid w:val="000F2B51"/>
    <w:rsid w:val="000F2BD3"/>
    <w:rsid w:val="000F5578"/>
    <w:rsid w:val="000F670B"/>
    <w:rsid w:val="000F7909"/>
    <w:rsid w:val="00102493"/>
    <w:rsid w:val="00104B4A"/>
    <w:rsid w:val="00105053"/>
    <w:rsid w:val="00107DC2"/>
    <w:rsid w:val="00107F13"/>
    <w:rsid w:val="00110EC3"/>
    <w:rsid w:val="00111B7A"/>
    <w:rsid w:val="00115732"/>
    <w:rsid w:val="00116566"/>
    <w:rsid w:val="00120771"/>
    <w:rsid w:val="0012193C"/>
    <w:rsid w:val="00122427"/>
    <w:rsid w:val="00123976"/>
    <w:rsid w:val="00125422"/>
    <w:rsid w:val="001270F4"/>
    <w:rsid w:val="001300CE"/>
    <w:rsid w:val="001304E0"/>
    <w:rsid w:val="00133E21"/>
    <w:rsid w:val="00134E97"/>
    <w:rsid w:val="00135216"/>
    <w:rsid w:val="00136209"/>
    <w:rsid w:val="001408F1"/>
    <w:rsid w:val="0014249C"/>
    <w:rsid w:val="0014385F"/>
    <w:rsid w:val="001461D3"/>
    <w:rsid w:val="00146713"/>
    <w:rsid w:val="0015714D"/>
    <w:rsid w:val="00157AE7"/>
    <w:rsid w:val="00160516"/>
    <w:rsid w:val="00161EDE"/>
    <w:rsid w:val="001637FB"/>
    <w:rsid w:val="00164BA5"/>
    <w:rsid w:val="00170952"/>
    <w:rsid w:val="00172B49"/>
    <w:rsid w:val="001745EB"/>
    <w:rsid w:val="0017472A"/>
    <w:rsid w:val="00174CCB"/>
    <w:rsid w:val="00176E7C"/>
    <w:rsid w:val="00181211"/>
    <w:rsid w:val="001825C8"/>
    <w:rsid w:val="00184F9D"/>
    <w:rsid w:val="0018542E"/>
    <w:rsid w:val="001857A8"/>
    <w:rsid w:val="00187BD6"/>
    <w:rsid w:val="001959F3"/>
    <w:rsid w:val="00196187"/>
    <w:rsid w:val="001A040F"/>
    <w:rsid w:val="001A2E33"/>
    <w:rsid w:val="001A31D2"/>
    <w:rsid w:val="001A550C"/>
    <w:rsid w:val="001A6E02"/>
    <w:rsid w:val="001A7ADA"/>
    <w:rsid w:val="001A7CFF"/>
    <w:rsid w:val="001B2165"/>
    <w:rsid w:val="001B441E"/>
    <w:rsid w:val="001B6640"/>
    <w:rsid w:val="001B6F2C"/>
    <w:rsid w:val="001B7AAB"/>
    <w:rsid w:val="001C0750"/>
    <w:rsid w:val="001C22F2"/>
    <w:rsid w:val="001C3524"/>
    <w:rsid w:val="001C69B2"/>
    <w:rsid w:val="001D0620"/>
    <w:rsid w:val="001D42B0"/>
    <w:rsid w:val="001E0726"/>
    <w:rsid w:val="001F0A33"/>
    <w:rsid w:val="001F36D7"/>
    <w:rsid w:val="001F4964"/>
    <w:rsid w:val="001F79DE"/>
    <w:rsid w:val="0020030C"/>
    <w:rsid w:val="002039EF"/>
    <w:rsid w:val="00205670"/>
    <w:rsid w:val="00210FEF"/>
    <w:rsid w:val="0021191F"/>
    <w:rsid w:val="0022079F"/>
    <w:rsid w:val="00220A2A"/>
    <w:rsid w:val="00224837"/>
    <w:rsid w:val="00225172"/>
    <w:rsid w:val="00227633"/>
    <w:rsid w:val="00230E5C"/>
    <w:rsid w:val="002311E0"/>
    <w:rsid w:val="002341C5"/>
    <w:rsid w:val="002350CF"/>
    <w:rsid w:val="002352CD"/>
    <w:rsid w:val="0024537F"/>
    <w:rsid w:val="002468E0"/>
    <w:rsid w:val="00247272"/>
    <w:rsid w:val="00252419"/>
    <w:rsid w:val="00262153"/>
    <w:rsid w:val="002636DB"/>
    <w:rsid w:val="00263770"/>
    <w:rsid w:val="002644EC"/>
    <w:rsid w:val="00266CA1"/>
    <w:rsid w:val="00270A6F"/>
    <w:rsid w:val="0027112F"/>
    <w:rsid w:val="00271952"/>
    <w:rsid w:val="00274051"/>
    <w:rsid w:val="0027406E"/>
    <w:rsid w:val="00275CBF"/>
    <w:rsid w:val="00280042"/>
    <w:rsid w:val="002801B3"/>
    <w:rsid w:val="00280433"/>
    <w:rsid w:val="00280A40"/>
    <w:rsid w:val="0028268E"/>
    <w:rsid w:val="00282877"/>
    <w:rsid w:val="00284516"/>
    <w:rsid w:val="00285B6D"/>
    <w:rsid w:val="002911D6"/>
    <w:rsid w:val="00292031"/>
    <w:rsid w:val="00295BA5"/>
    <w:rsid w:val="002A1872"/>
    <w:rsid w:val="002A222A"/>
    <w:rsid w:val="002A4DE9"/>
    <w:rsid w:val="002B0F8F"/>
    <w:rsid w:val="002B153F"/>
    <w:rsid w:val="002B4BAE"/>
    <w:rsid w:val="002B5252"/>
    <w:rsid w:val="002B556B"/>
    <w:rsid w:val="002B628A"/>
    <w:rsid w:val="002B63FC"/>
    <w:rsid w:val="002C3B1A"/>
    <w:rsid w:val="002D1CCE"/>
    <w:rsid w:val="002D2C5B"/>
    <w:rsid w:val="002D3CB4"/>
    <w:rsid w:val="002D51F4"/>
    <w:rsid w:val="002D6E2D"/>
    <w:rsid w:val="002D7C3F"/>
    <w:rsid w:val="002E7EC9"/>
    <w:rsid w:val="002F0B68"/>
    <w:rsid w:val="002F0D79"/>
    <w:rsid w:val="002F38C8"/>
    <w:rsid w:val="002F5745"/>
    <w:rsid w:val="002F5EB4"/>
    <w:rsid w:val="0030036B"/>
    <w:rsid w:val="00306BD5"/>
    <w:rsid w:val="003102D4"/>
    <w:rsid w:val="003146B6"/>
    <w:rsid w:val="00314715"/>
    <w:rsid w:val="003148DD"/>
    <w:rsid w:val="00326106"/>
    <w:rsid w:val="00334812"/>
    <w:rsid w:val="003373DB"/>
    <w:rsid w:val="00340A13"/>
    <w:rsid w:val="00341B1D"/>
    <w:rsid w:val="003441FD"/>
    <w:rsid w:val="00344521"/>
    <w:rsid w:val="003458C2"/>
    <w:rsid w:val="0034685E"/>
    <w:rsid w:val="00346C7F"/>
    <w:rsid w:val="00347498"/>
    <w:rsid w:val="00351DCD"/>
    <w:rsid w:val="0035229F"/>
    <w:rsid w:val="003528F9"/>
    <w:rsid w:val="003534E7"/>
    <w:rsid w:val="00354C3C"/>
    <w:rsid w:val="00356445"/>
    <w:rsid w:val="0035709D"/>
    <w:rsid w:val="003615FF"/>
    <w:rsid w:val="00366352"/>
    <w:rsid w:val="003700A9"/>
    <w:rsid w:val="00373D9D"/>
    <w:rsid w:val="00374650"/>
    <w:rsid w:val="003764A8"/>
    <w:rsid w:val="00377147"/>
    <w:rsid w:val="003776C9"/>
    <w:rsid w:val="003801EA"/>
    <w:rsid w:val="00382013"/>
    <w:rsid w:val="003839AD"/>
    <w:rsid w:val="00383D19"/>
    <w:rsid w:val="00384571"/>
    <w:rsid w:val="003907B0"/>
    <w:rsid w:val="00390B52"/>
    <w:rsid w:val="00391786"/>
    <w:rsid w:val="00392022"/>
    <w:rsid w:val="00392DB4"/>
    <w:rsid w:val="00392F30"/>
    <w:rsid w:val="00397202"/>
    <w:rsid w:val="003972DE"/>
    <w:rsid w:val="003A0A9C"/>
    <w:rsid w:val="003A40A2"/>
    <w:rsid w:val="003A4572"/>
    <w:rsid w:val="003A4824"/>
    <w:rsid w:val="003B039D"/>
    <w:rsid w:val="003B116B"/>
    <w:rsid w:val="003B2019"/>
    <w:rsid w:val="003B2A43"/>
    <w:rsid w:val="003B4BE0"/>
    <w:rsid w:val="003B6541"/>
    <w:rsid w:val="003B76A8"/>
    <w:rsid w:val="003C09F8"/>
    <w:rsid w:val="003C1A29"/>
    <w:rsid w:val="003C2AD8"/>
    <w:rsid w:val="003C2E64"/>
    <w:rsid w:val="003D19C2"/>
    <w:rsid w:val="003D2097"/>
    <w:rsid w:val="003D3336"/>
    <w:rsid w:val="003D5684"/>
    <w:rsid w:val="003E0B7B"/>
    <w:rsid w:val="003E0F6A"/>
    <w:rsid w:val="003E2B58"/>
    <w:rsid w:val="003E3CF1"/>
    <w:rsid w:val="003E49E5"/>
    <w:rsid w:val="003F249D"/>
    <w:rsid w:val="003F2F01"/>
    <w:rsid w:val="003F4E8C"/>
    <w:rsid w:val="003F535B"/>
    <w:rsid w:val="003F690B"/>
    <w:rsid w:val="003F6EBB"/>
    <w:rsid w:val="0040640E"/>
    <w:rsid w:val="00415BF6"/>
    <w:rsid w:val="00416502"/>
    <w:rsid w:val="00416A7C"/>
    <w:rsid w:val="004175DC"/>
    <w:rsid w:val="00431FBF"/>
    <w:rsid w:val="00432A4C"/>
    <w:rsid w:val="004342A2"/>
    <w:rsid w:val="0043634D"/>
    <w:rsid w:val="00436363"/>
    <w:rsid w:val="0043731C"/>
    <w:rsid w:val="004401F3"/>
    <w:rsid w:val="0044074B"/>
    <w:rsid w:val="004417EB"/>
    <w:rsid w:val="00444141"/>
    <w:rsid w:val="004461F0"/>
    <w:rsid w:val="00451E0F"/>
    <w:rsid w:val="00451F52"/>
    <w:rsid w:val="00453BEF"/>
    <w:rsid w:val="00454239"/>
    <w:rsid w:val="004557B2"/>
    <w:rsid w:val="0046163E"/>
    <w:rsid w:val="00461D59"/>
    <w:rsid w:val="00462EC4"/>
    <w:rsid w:val="0046302B"/>
    <w:rsid w:val="004639A3"/>
    <w:rsid w:val="0046633E"/>
    <w:rsid w:val="004676E8"/>
    <w:rsid w:val="00471E3A"/>
    <w:rsid w:val="00472B9B"/>
    <w:rsid w:val="004759C4"/>
    <w:rsid w:val="00476BFB"/>
    <w:rsid w:val="00476DCB"/>
    <w:rsid w:val="00477B8A"/>
    <w:rsid w:val="00480B33"/>
    <w:rsid w:val="0048110C"/>
    <w:rsid w:val="004935A6"/>
    <w:rsid w:val="00494931"/>
    <w:rsid w:val="004A25E4"/>
    <w:rsid w:val="004A40D0"/>
    <w:rsid w:val="004B3AED"/>
    <w:rsid w:val="004B4C19"/>
    <w:rsid w:val="004B5730"/>
    <w:rsid w:val="004B7D89"/>
    <w:rsid w:val="004C02DF"/>
    <w:rsid w:val="004C0D48"/>
    <w:rsid w:val="004C1989"/>
    <w:rsid w:val="004C3172"/>
    <w:rsid w:val="004C354B"/>
    <w:rsid w:val="004C4046"/>
    <w:rsid w:val="004C452C"/>
    <w:rsid w:val="004C4734"/>
    <w:rsid w:val="004D05FB"/>
    <w:rsid w:val="004D320B"/>
    <w:rsid w:val="004E11EF"/>
    <w:rsid w:val="004E1787"/>
    <w:rsid w:val="004E1B8B"/>
    <w:rsid w:val="004E36A7"/>
    <w:rsid w:val="004E480E"/>
    <w:rsid w:val="004E48C1"/>
    <w:rsid w:val="004E7D41"/>
    <w:rsid w:val="004F01F0"/>
    <w:rsid w:val="004F10B1"/>
    <w:rsid w:val="004F275E"/>
    <w:rsid w:val="004F5F93"/>
    <w:rsid w:val="00502186"/>
    <w:rsid w:val="005023D5"/>
    <w:rsid w:val="005044C3"/>
    <w:rsid w:val="0050592A"/>
    <w:rsid w:val="00505ED9"/>
    <w:rsid w:val="00512A07"/>
    <w:rsid w:val="00524E29"/>
    <w:rsid w:val="00532241"/>
    <w:rsid w:val="00532457"/>
    <w:rsid w:val="0053539F"/>
    <w:rsid w:val="00535829"/>
    <w:rsid w:val="00537AA8"/>
    <w:rsid w:val="00537DBE"/>
    <w:rsid w:val="00540B41"/>
    <w:rsid w:val="00542D51"/>
    <w:rsid w:val="00547C74"/>
    <w:rsid w:val="0055151E"/>
    <w:rsid w:val="0055226D"/>
    <w:rsid w:val="00552CC6"/>
    <w:rsid w:val="00553677"/>
    <w:rsid w:val="00554B4B"/>
    <w:rsid w:val="0055612F"/>
    <w:rsid w:val="00560EAD"/>
    <w:rsid w:val="005633F8"/>
    <w:rsid w:val="00566A17"/>
    <w:rsid w:val="00566ED1"/>
    <w:rsid w:val="00572748"/>
    <w:rsid w:val="00573374"/>
    <w:rsid w:val="00574B48"/>
    <w:rsid w:val="00582074"/>
    <w:rsid w:val="00582239"/>
    <w:rsid w:val="0058267C"/>
    <w:rsid w:val="00584524"/>
    <w:rsid w:val="00587E30"/>
    <w:rsid w:val="005934B9"/>
    <w:rsid w:val="00593815"/>
    <w:rsid w:val="005972B4"/>
    <w:rsid w:val="005976D1"/>
    <w:rsid w:val="005A15E6"/>
    <w:rsid w:val="005A161A"/>
    <w:rsid w:val="005A164B"/>
    <w:rsid w:val="005A1CB1"/>
    <w:rsid w:val="005A31CA"/>
    <w:rsid w:val="005A4E38"/>
    <w:rsid w:val="005A57E7"/>
    <w:rsid w:val="005B3815"/>
    <w:rsid w:val="005B63B5"/>
    <w:rsid w:val="005B6732"/>
    <w:rsid w:val="005C4443"/>
    <w:rsid w:val="005C4EF0"/>
    <w:rsid w:val="005C5F35"/>
    <w:rsid w:val="005D216F"/>
    <w:rsid w:val="005D3561"/>
    <w:rsid w:val="005D4CA0"/>
    <w:rsid w:val="005D581A"/>
    <w:rsid w:val="005D79B0"/>
    <w:rsid w:val="005E1934"/>
    <w:rsid w:val="005E2847"/>
    <w:rsid w:val="005E77BA"/>
    <w:rsid w:val="005F1FBE"/>
    <w:rsid w:val="005F395B"/>
    <w:rsid w:val="005F397A"/>
    <w:rsid w:val="005F3EB7"/>
    <w:rsid w:val="005F4B43"/>
    <w:rsid w:val="005F5358"/>
    <w:rsid w:val="006013CA"/>
    <w:rsid w:val="00603888"/>
    <w:rsid w:val="00603DB6"/>
    <w:rsid w:val="006072CF"/>
    <w:rsid w:val="00612AF6"/>
    <w:rsid w:val="00613655"/>
    <w:rsid w:val="00614CE6"/>
    <w:rsid w:val="006208F2"/>
    <w:rsid w:val="006241AB"/>
    <w:rsid w:val="00624F80"/>
    <w:rsid w:val="00630DB6"/>
    <w:rsid w:val="00630F95"/>
    <w:rsid w:val="006320D3"/>
    <w:rsid w:val="006363DB"/>
    <w:rsid w:val="006402AD"/>
    <w:rsid w:val="00642548"/>
    <w:rsid w:val="0064357B"/>
    <w:rsid w:val="00644B68"/>
    <w:rsid w:val="00645226"/>
    <w:rsid w:val="00646B3D"/>
    <w:rsid w:val="0065121F"/>
    <w:rsid w:val="00651944"/>
    <w:rsid w:val="00652620"/>
    <w:rsid w:val="00655277"/>
    <w:rsid w:val="00662447"/>
    <w:rsid w:val="00663C19"/>
    <w:rsid w:val="00663CC7"/>
    <w:rsid w:val="006641A8"/>
    <w:rsid w:val="00665C85"/>
    <w:rsid w:val="00667652"/>
    <w:rsid w:val="006708CD"/>
    <w:rsid w:val="00670DA9"/>
    <w:rsid w:val="00674E5D"/>
    <w:rsid w:val="00676BE7"/>
    <w:rsid w:val="00676C7A"/>
    <w:rsid w:val="006801FD"/>
    <w:rsid w:val="00682F67"/>
    <w:rsid w:val="00682FE8"/>
    <w:rsid w:val="00690CAC"/>
    <w:rsid w:val="00693D4F"/>
    <w:rsid w:val="0069536D"/>
    <w:rsid w:val="0069584E"/>
    <w:rsid w:val="00695B5F"/>
    <w:rsid w:val="00695FA8"/>
    <w:rsid w:val="00696D1C"/>
    <w:rsid w:val="00697413"/>
    <w:rsid w:val="006A3418"/>
    <w:rsid w:val="006A5D95"/>
    <w:rsid w:val="006B4BF2"/>
    <w:rsid w:val="006B4E7C"/>
    <w:rsid w:val="006B64B9"/>
    <w:rsid w:val="006B6A41"/>
    <w:rsid w:val="006B6ABD"/>
    <w:rsid w:val="006B78A0"/>
    <w:rsid w:val="006C06A4"/>
    <w:rsid w:val="006C2077"/>
    <w:rsid w:val="006C2843"/>
    <w:rsid w:val="006C293A"/>
    <w:rsid w:val="006C2D50"/>
    <w:rsid w:val="006C3737"/>
    <w:rsid w:val="006C5478"/>
    <w:rsid w:val="006C774D"/>
    <w:rsid w:val="006D02FE"/>
    <w:rsid w:val="006D0962"/>
    <w:rsid w:val="006D7011"/>
    <w:rsid w:val="006D7590"/>
    <w:rsid w:val="006E016B"/>
    <w:rsid w:val="006E1AFD"/>
    <w:rsid w:val="006E2CE8"/>
    <w:rsid w:val="006E2DB2"/>
    <w:rsid w:val="006E4CAD"/>
    <w:rsid w:val="006E7AD4"/>
    <w:rsid w:val="0070290B"/>
    <w:rsid w:val="00703274"/>
    <w:rsid w:val="00703A66"/>
    <w:rsid w:val="007071EF"/>
    <w:rsid w:val="00707F21"/>
    <w:rsid w:val="007102E0"/>
    <w:rsid w:val="00710381"/>
    <w:rsid w:val="007104E2"/>
    <w:rsid w:val="0071052E"/>
    <w:rsid w:val="0071084B"/>
    <w:rsid w:val="00712128"/>
    <w:rsid w:val="0071222A"/>
    <w:rsid w:val="00713C96"/>
    <w:rsid w:val="0071794A"/>
    <w:rsid w:val="00723A93"/>
    <w:rsid w:val="007254BD"/>
    <w:rsid w:val="00726C70"/>
    <w:rsid w:val="007300B7"/>
    <w:rsid w:val="00730546"/>
    <w:rsid w:val="00731386"/>
    <w:rsid w:val="0073158F"/>
    <w:rsid w:val="00735742"/>
    <w:rsid w:val="007363EF"/>
    <w:rsid w:val="0073720A"/>
    <w:rsid w:val="00737FE6"/>
    <w:rsid w:val="00740821"/>
    <w:rsid w:val="00744908"/>
    <w:rsid w:val="00745517"/>
    <w:rsid w:val="00745BE8"/>
    <w:rsid w:val="00746937"/>
    <w:rsid w:val="00751A8E"/>
    <w:rsid w:val="00757C97"/>
    <w:rsid w:val="0076062E"/>
    <w:rsid w:val="00761AB6"/>
    <w:rsid w:val="00761E62"/>
    <w:rsid w:val="0076440D"/>
    <w:rsid w:val="00765314"/>
    <w:rsid w:val="0076617E"/>
    <w:rsid w:val="00766E58"/>
    <w:rsid w:val="007675CA"/>
    <w:rsid w:val="00770750"/>
    <w:rsid w:val="0077582F"/>
    <w:rsid w:val="00775C70"/>
    <w:rsid w:val="007768C5"/>
    <w:rsid w:val="00776FB8"/>
    <w:rsid w:val="00781C9B"/>
    <w:rsid w:val="00783114"/>
    <w:rsid w:val="007834EA"/>
    <w:rsid w:val="00784D23"/>
    <w:rsid w:val="007855AB"/>
    <w:rsid w:val="00786AFB"/>
    <w:rsid w:val="00786E92"/>
    <w:rsid w:val="00787237"/>
    <w:rsid w:val="007908F6"/>
    <w:rsid w:val="00791AD7"/>
    <w:rsid w:val="00794A10"/>
    <w:rsid w:val="00794C00"/>
    <w:rsid w:val="007B7705"/>
    <w:rsid w:val="007C1224"/>
    <w:rsid w:val="007C1E17"/>
    <w:rsid w:val="007C4DE6"/>
    <w:rsid w:val="007C6358"/>
    <w:rsid w:val="007C7139"/>
    <w:rsid w:val="007C7FBE"/>
    <w:rsid w:val="007D11BB"/>
    <w:rsid w:val="007D1BA5"/>
    <w:rsid w:val="007D3F45"/>
    <w:rsid w:val="007D4D57"/>
    <w:rsid w:val="007D5781"/>
    <w:rsid w:val="007D68F5"/>
    <w:rsid w:val="007D770D"/>
    <w:rsid w:val="007D7F33"/>
    <w:rsid w:val="007E1376"/>
    <w:rsid w:val="007E5030"/>
    <w:rsid w:val="007F06A5"/>
    <w:rsid w:val="007F1042"/>
    <w:rsid w:val="007F239D"/>
    <w:rsid w:val="007F5E9E"/>
    <w:rsid w:val="007F6C2C"/>
    <w:rsid w:val="0080258B"/>
    <w:rsid w:val="008112A7"/>
    <w:rsid w:val="00812D13"/>
    <w:rsid w:val="00812E7B"/>
    <w:rsid w:val="008223D7"/>
    <w:rsid w:val="00823E42"/>
    <w:rsid w:val="00825582"/>
    <w:rsid w:val="008337F2"/>
    <w:rsid w:val="00837415"/>
    <w:rsid w:val="0084247E"/>
    <w:rsid w:val="00845571"/>
    <w:rsid w:val="0084759B"/>
    <w:rsid w:val="0085265C"/>
    <w:rsid w:val="00852D80"/>
    <w:rsid w:val="00853378"/>
    <w:rsid w:val="008540A0"/>
    <w:rsid w:val="00857105"/>
    <w:rsid w:val="00861867"/>
    <w:rsid w:val="00861F05"/>
    <w:rsid w:val="008633FB"/>
    <w:rsid w:val="0086521C"/>
    <w:rsid w:val="0086612F"/>
    <w:rsid w:val="00871A96"/>
    <w:rsid w:val="00872D5F"/>
    <w:rsid w:val="00872FC1"/>
    <w:rsid w:val="0087625B"/>
    <w:rsid w:val="00880D0F"/>
    <w:rsid w:val="00880F6B"/>
    <w:rsid w:val="008860A4"/>
    <w:rsid w:val="00891C94"/>
    <w:rsid w:val="00893CD1"/>
    <w:rsid w:val="00895FF6"/>
    <w:rsid w:val="008A3174"/>
    <w:rsid w:val="008A5799"/>
    <w:rsid w:val="008A6A41"/>
    <w:rsid w:val="008A7B21"/>
    <w:rsid w:val="008A7C23"/>
    <w:rsid w:val="008B308C"/>
    <w:rsid w:val="008B4605"/>
    <w:rsid w:val="008B4B64"/>
    <w:rsid w:val="008B75E3"/>
    <w:rsid w:val="008B7982"/>
    <w:rsid w:val="008B7C1B"/>
    <w:rsid w:val="008C1816"/>
    <w:rsid w:val="008D1992"/>
    <w:rsid w:val="008D1C68"/>
    <w:rsid w:val="008D3B07"/>
    <w:rsid w:val="008D7B74"/>
    <w:rsid w:val="008E7134"/>
    <w:rsid w:val="008F0BA2"/>
    <w:rsid w:val="008F0DA7"/>
    <w:rsid w:val="008F1D0A"/>
    <w:rsid w:val="008F338E"/>
    <w:rsid w:val="008F593D"/>
    <w:rsid w:val="00902AA4"/>
    <w:rsid w:val="0090537C"/>
    <w:rsid w:val="009065F0"/>
    <w:rsid w:val="00910FDC"/>
    <w:rsid w:val="009165E4"/>
    <w:rsid w:val="00923F9B"/>
    <w:rsid w:val="00924388"/>
    <w:rsid w:val="00926452"/>
    <w:rsid w:val="00930BC3"/>
    <w:rsid w:val="00933027"/>
    <w:rsid w:val="009343E2"/>
    <w:rsid w:val="009405CB"/>
    <w:rsid w:val="009417A9"/>
    <w:rsid w:val="00942A01"/>
    <w:rsid w:val="00944CC0"/>
    <w:rsid w:val="009451C4"/>
    <w:rsid w:val="00945B51"/>
    <w:rsid w:val="00947570"/>
    <w:rsid w:val="00951AF1"/>
    <w:rsid w:val="00952646"/>
    <w:rsid w:val="00953267"/>
    <w:rsid w:val="00957477"/>
    <w:rsid w:val="00964A97"/>
    <w:rsid w:val="00966A7A"/>
    <w:rsid w:val="009721AA"/>
    <w:rsid w:val="00972CC8"/>
    <w:rsid w:val="009914D1"/>
    <w:rsid w:val="009916ED"/>
    <w:rsid w:val="00991E7D"/>
    <w:rsid w:val="009A0A61"/>
    <w:rsid w:val="009A0C88"/>
    <w:rsid w:val="009A1D3A"/>
    <w:rsid w:val="009A2E6E"/>
    <w:rsid w:val="009A5670"/>
    <w:rsid w:val="009B469B"/>
    <w:rsid w:val="009B485B"/>
    <w:rsid w:val="009C1BD1"/>
    <w:rsid w:val="009C4106"/>
    <w:rsid w:val="009C57C5"/>
    <w:rsid w:val="009C621C"/>
    <w:rsid w:val="009D2A75"/>
    <w:rsid w:val="009D6E37"/>
    <w:rsid w:val="009D77E6"/>
    <w:rsid w:val="009E0795"/>
    <w:rsid w:val="009E10ED"/>
    <w:rsid w:val="009E1EAD"/>
    <w:rsid w:val="009E43BC"/>
    <w:rsid w:val="009F3DC3"/>
    <w:rsid w:val="009F43A3"/>
    <w:rsid w:val="009F611E"/>
    <w:rsid w:val="009F771E"/>
    <w:rsid w:val="00A0085B"/>
    <w:rsid w:val="00A114CD"/>
    <w:rsid w:val="00A1211B"/>
    <w:rsid w:val="00A13468"/>
    <w:rsid w:val="00A13ED7"/>
    <w:rsid w:val="00A149E9"/>
    <w:rsid w:val="00A17D03"/>
    <w:rsid w:val="00A17EFD"/>
    <w:rsid w:val="00A205B4"/>
    <w:rsid w:val="00A2075E"/>
    <w:rsid w:val="00A237EE"/>
    <w:rsid w:val="00A2480C"/>
    <w:rsid w:val="00A30AA1"/>
    <w:rsid w:val="00A33126"/>
    <w:rsid w:val="00A331AC"/>
    <w:rsid w:val="00A33A91"/>
    <w:rsid w:val="00A3468D"/>
    <w:rsid w:val="00A3499A"/>
    <w:rsid w:val="00A3539A"/>
    <w:rsid w:val="00A40676"/>
    <w:rsid w:val="00A40A75"/>
    <w:rsid w:val="00A416AA"/>
    <w:rsid w:val="00A4310C"/>
    <w:rsid w:val="00A45296"/>
    <w:rsid w:val="00A46A8C"/>
    <w:rsid w:val="00A50727"/>
    <w:rsid w:val="00A52A2A"/>
    <w:rsid w:val="00A53B43"/>
    <w:rsid w:val="00A56432"/>
    <w:rsid w:val="00A61C4E"/>
    <w:rsid w:val="00A61DA1"/>
    <w:rsid w:val="00A630A3"/>
    <w:rsid w:val="00A64ACE"/>
    <w:rsid w:val="00A6563B"/>
    <w:rsid w:val="00A65D2D"/>
    <w:rsid w:val="00A675CE"/>
    <w:rsid w:val="00A74CE7"/>
    <w:rsid w:val="00A75571"/>
    <w:rsid w:val="00A75C13"/>
    <w:rsid w:val="00A80421"/>
    <w:rsid w:val="00A8364E"/>
    <w:rsid w:val="00A8467C"/>
    <w:rsid w:val="00A866A2"/>
    <w:rsid w:val="00A915B5"/>
    <w:rsid w:val="00A96687"/>
    <w:rsid w:val="00A96982"/>
    <w:rsid w:val="00A97F16"/>
    <w:rsid w:val="00AA3333"/>
    <w:rsid w:val="00AA3ADF"/>
    <w:rsid w:val="00AA5271"/>
    <w:rsid w:val="00AA58EB"/>
    <w:rsid w:val="00AA6943"/>
    <w:rsid w:val="00AA6FA9"/>
    <w:rsid w:val="00AA7265"/>
    <w:rsid w:val="00AA72E9"/>
    <w:rsid w:val="00AB2992"/>
    <w:rsid w:val="00AB4ED9"/>
    <w:rsid w:val="00AB4F51"/>
    <w:rsid w:val="00AB75C8"/>
    <w:rsid w:val="00AC00EF"/>
    <w:rsid w:val="00AC378C"/>
    <w:rsid w:val="00AC57F9"/>
    <w:rsid w:val="00AC5F01"/>
    <w:rsid w:val="00AD06C9"/>
    <w:rsid w:val="00AD3861"/>
    <w:rsid w:val="00AD54E1"/>
    <w:rsid w:val="00AD6A69"/>
    <w:rsid w:val="00AD7DDD"/>
    <w:rsid w:val="00AE08FE"/>
    <w:rsid w:val="00AE294B"/>
    <w:rsid w:val="00AE49D0"/>
    <w:rsid w:val="00AE6389"/>
    <w:rsid w:val="00AF0D3A"/>
    <w:rsid w:val="00AF687E"/>
    <w:rsid w:val="00AF6E54"/>
    <w:rsid w:val="00AF722A"/>
    <w:rsid w:val="00B003C3"/>
    <w:rsid w:val="00B04335"/>
    <w:rsid w:val="00B05214"/>
    <w:rsid w:val="00B056B9"/>
    <w:rsid w:val="00B06574"/>
    <w:rsid w:val="00B13EA8"/>
    <w:rsid w:val="00B142D1"/>
    <w:rsid w:val="00B1704A"/>
    <w:rsid w:val="00B20791"/>
    <w:rsid w:val="00B21389"/>
    <w:rsid w:val="00B2153C"/>
    <w:rsid w:val="00B219DB"/>
    <w:rsid w:val="00B22714"/>
    <w:rsid w:val="00B23CEE"/>
    <w:rsid w:val="00B26AF1"/>
    <w:rsid w:val="00B331FA"/>
    <w:rsid w:val="00B37F08"/>
    <w:rsid w:val="00B37FDC"/>
    <w:rsid w:val="00B40413"/>
    <w:rsid w:val="00B42A0E"/>
    <w:rsid w:val="00B431D8"/>
    <w:rsid w:val="00B450E3"/>
    <w:rsid w:val="00B45889"/>
    <w:rsid w:val="00B46338"/>
    <w:rsid w:val="00B46567"/>
    <w:rsid w:val="00B51161"/>
    <w:rsid w:val="00B5178A"/>
    <w:rsid w:val="00B51FC8"/>
    <w:rsid w:val="00B5246D"/>
    <w:rsid w:val="00B56EF0"/>
    <w:rsid w:val="00B57522"/>
    <w:rsid w:val="00B57AFB"/>
    <w:rsid w:val="00B57D96"/>
    <w:rsid w:val="00B607F8"/>
    <w:rsid w:val="00B61306"/>
    <w:rsid w:val="00B61C02"/>
    <w:rsid w:val="00B61F45"/>
    <w:rsid w:val="00B622F7"/>
    <w:rsid w:val="00B7103D"/>
    <w:rsid w:val="00B73A7A"/>
    <w:rsid w:val="00B73E49"/>
    <w:rsid w:val="00B74196"/>
    <w:rsid w:val="00B75308"/>
    <w:rsid w:val="00B75E61"/>
    <w:rsid w:val="00B82950"/>
    <w:rsid w:val="00B82972"/>
    <w:rsid w:val="00B82B4F"/>
    <w:rsid w:val="00B859BA"/>
    <w:rsid w:val="00B869D1"/>
    <w:rsid w:val="00B87B3B"/>
    <w:rsid w:val="00B910D5"/>
    <w:rsid w:val="00B95834"/>
    <w:rsid w:val="00BA72B7"/>
    <w:rsid w:val="00BA739C"/>
    <w:rsid w:val="00BB0F71"/>
    <w:rsid w:val="00BB49FA"/>
    <w:rsid w:val="00BB4A50"/>
    <w:rsid w:val="00BB4D60"/>
    <w:rsid w:val="00BB6AD0"/>
    <w:rsid w:val="00BC209B"/>
    <w:rsid w:val="00BC29CE"/>
    <w:rsid w:val="00BC4339"/>
    <w:rsid w:val="00BC640B"/>
    <w:rsid w:val="00BC6926"/>
    <w:rsid w:val="00BD08DC"/>
    <w:rsid w:val="00BD23A3"/>
    <w:rsid w:val="00BD31C9"/>
    <w:rsid w:val="00BD4D05"/>
    <w:rsid w:val="00BD5F3E"/>
    <w:rsid w:val="00BD6133"/>
    <w:rsid w:val="00BD6682"/>
    <w:rsid w:val="00BE1B74"/>
    <w:rsid w:val="00BE4892"/>
    <w:rsid w:val="00BE4A71"/>
    <w:rsid w:val="00BE4DA7"/>
    <w:rsid w:val="00BE5B24"/>
    <w:rsid w:val="00BE7C5C"/>
    <w:rsid w:val="00BF1905"/>
    <w:rsid w:val="00BF1A6B"/>
    <w:rsid w:val="00BF2C64"/>
    <w:rsid w:val="00BF3A8F"/>
    <w:rsid w:val="00BF5871"/>
    <w:rsid w:val="00BF668B"/>
    <w:rsid w:val="00C02DDA"/>
    <w:rsid w:val="00C033B4"/>
    <w:rsid w:val="00C0629B"/>
    <w:rsid w:val="00C06D0B"/>
    <w:rsid w:val="00C079D9"/>
    <w:rsid w:val="00C10562"/>
    <w:rsid w:val="00C10E6C"/>
    <w:rsid w:val="00C127F3"/>
    <w:rsid w:val="00C128CC"/>
    <w:rsid w:val="00C200E7"/>
    <w:rsid w:val="00C22A5B"/>
    <w:rsid w:val="00C24745"/>
    <w:rsid w:val="00C25CE2"/>
    <w:rsid w:val="00C25F85"/>
    <w:rsid w:val="00C300A1"/>
    <w:rsid w:val="00C330D4"/>
    <w:rsid w:val="00C3615E"/>
    <w:rsid w:val="00C40746"/>
    <w:rsid w:val="00C40A5D"/>
    <w:rsid w:val="00C421E4"/>
    <w:rsid w:val="00C435E9"/>
    <w:rsid w:val="00C4516F"/>
    <w:rsid w:val="00C5025A"/>
    <w:rsid w:val="00C5229B"/>
    <w:rsid w:val="00C5351E"/>
    <w:rsid w:val="00C545FA"/>
    <w:rsid w:val="00C54854"/>
    <w:rsid w:val="00C54E08"/>
    <w:rsid w:val="00C5583A"/>
    <w:rsid w:val="00C57303"/>
    <w:rsid w:val="00C6561F"/>
    <w:rsid w:val="00C6716A"/>
    <w:rsid w:val="00C728A9"/>
    <w:rsid w:val="00C74B68"/>
    <w:rsid w:val="00C77205"/>
    <w:rsid w:val="00C82161"/>
    <w:rsid w:val="00C82975"/>
    <w:rsid w:val="00C83DCA"/>
    <w:rsid w:val="00C86771"/>
    <w:rsid w:val="00C90A1F"/>
    <w:rsid w:val="00C9113F"/>
    <w:rsid w:val="00C915BA"/>
    <w:rsid w:val="00C918B6"/>
    <w:rsid w:val="00C91DBF"/>
    <w:rsid w:val="00C92614"/>
    <w:rsid w:val="00C92F30"/>
    <w:rsid w:val="00C93B0D"/>
    <w:rsid w:val="00CA49EA"/>
    <w:rsid w:val="00CA4B66"/>
    <w:rsid w:val="00CA4F5B"/>
    <w:rsid w:val="00CA6CC0"/>
    <w:rsid w:val="00CA7723"/>
    <w:rsid w:val="00CB5D56"/>
    <w:rsid w:val="00CB5F69"/>
    <w:rsid w:val="00CB627A"/>
    <w:rsid w:val="00CB7451"/>
    <w:rsid w:val="00CB7616"/>
    <w:rsid w:val="00CC1ECE"/>
    <w:rsid w:val="00CC4878"/>
    <w:rsid w:val="00CC4A22"/>
    <w:rsid w:val="00CC689D"/>
    <w:rsid w:val="00CD1455"/>
    <w:rsid w:val="00CD57DB"/>
    <w:rsid w:val="00CD708D"/>
    <w:rsid w:val="00CD7C06"/>
    <w:rsid w:val="00CE27DE"/>
    <w:rsid w:val="00CE301D"/>
    <w:rsid w:val="00CE44D3"/>
    <w:rsid w:val="00CE51F6"/>
    <w:rsid w:val="00CE72E2"/>
    <w:rsid w:val="00CF3CB1"/>
    <w:rsid w:val="00CF5322"/>
    <w:rsid w:val="00CF689F"/>
    <w:rsid w:val="00CF6A97"/>
    <w:rsid w:val="00CF74CF"/>
    <w:rsid w:val="00D02015"/>
    <w:rsid w:val="00D03F1A"/>
    <w:rsid w:val="00D041A7"/>
    <w:rsid w:val="00D11447"/>
    <w:rsid w:val="00D11E98"/>
    <w:rsid w:val="00D16225"/>
    <w:rsid w:val="00D21F46"/>
    <w:rsid w:val="00D23436"/>
    <w:rsid w:val="00D265A6"/>
    <w:rsid w:val="00D31DCA"/>
    <w:rsid w:val="00D32BE0"/>
    <w:rsid w:val="00D32F9D"/>
    <w:rsid w:val="00D35EC8"/>
    <w:rsid w:val="00D365B9"/>
    <w:rsid w:val="00D374B3"/>
    <w:rsid w:val="00D40F3A"/>
    <w:rsid w:val="00D458DE"/>
    <w:rsid w:val="00D46728"/>
    <w:rsid w:val="00D47FD2"/>
    <w:rsid w:val="00D50CB8"/>
    <w:rsid w:val="00D544C7"/>
    <w:rsid w:val="00D554F9"/>
    <w:rsid w:val="00D56186"/>
    <w:rsid w:val="00D56D7B"/>
    <w:rsid w:val="00D57C8D"/>
    <w:rsid w:val="00D61197"/>
    <w:rsid w:val="00D61835"/>
    <w:rsid w:val="00D61B7E"/>
    <w:rsid w:val="00D64811"/>
    <w:rsid w:val="00D64C98"/>
    <w:rsid w:val="00D652B9"/>
    <w:rsid w:val="00D67986"/>
    <w:rsid w:val="00D73AB8"/>
    <w:rsid w:val="00D73CB9"/>
    <w:rsid w:val="00D74A32"/>
    <w:rsid w:val="00D75A46"/>
    <w:rsid w:val="00D75DAA"/>
    <w:rsid w:val="00D76BA0"/>
    <w:rsid w:val="00D8085F"/>
    <w:rsid w:val="00D8324F"/>
    <w:rsid w:val="00D84EDE"/>
    <w:rsid w:val="00D914FF"/>
    <w:rsid w:val="00D92516"/>
    <w:rsid w:val="00D9311B"/>
    <w:rsid w:val="00D9649F"/>
    <w:rsid w:val="00D9762C"/>
    <w:rsid w:val="00D97868"/>
    <w:rsid w:val="00D97FF6"/>
    <w:rsid w:val="00DA28FE"/>
    <w:rsid w:val="00DA2F94"/>
    <w:rsid w:val="00DA3C52"/>
    <w:rsid w:val="00DB018C"/>
    <w:rsid w:val="00DB0F65"/>
    <w:rsid w:val="00DB3EEF"/>
    <w:rsid w:val="00DC0A36"/>
    <w:rsid w:val="00DC1633"/>
    <w:rsid w:val="00DC3991"/>
    <w:rsid w:val="00DC5B6B"/>
    <w:rsid w:val="00DC5EDD"/>
    <w:rsid w:val="00DC6236"/>
    <w:rsid w:val="00DC759B"/>
    <w:rsid w:val="00DD03CC"/>
    <w:rsid w:val="00DD372B"/>
    <w:rsid w:val="00DD44CF"/>
    <w:rsid w:val="00DD56F4"/>
    <w:rsid w:val="00DD677A"/>
    <w:rsid w:val="00DD7AC2"/>
    <w:rsid w:val="00DE3DDC"/>
    <w:rsid w:val="00DF1696"/>
    <w:rsid w:val="00DF317B"/>
    <w:rsid w:val="00DF4B07"/>
    <w:rsid w:val="00DF68AC"/>
    <w:rsid w:val="00DF7A53"/>
    <w:rsid w:val="00E016C9"/>
    <w:rsid w:val="00E035F3"/>
    <w:rsid w:val="00E037C2"/>
    <w:rsid w:val="00E10DF0"/>
    <w:rsid w:val="00E11CCD"/>
    <w:rsid w:val="00E11DC7"/>
    <w:rsid w:val="00E143D9"/>
    <w:rsid w:val="00E14A1D"/>
    <w:rsid w:val="00E20951"/>
    <w:rsid w:val="00E20B26"/>
    <w:rsid w:val="00E24CD2"/>
    <w:rsid w:val="00E27F42"/>
    <w:rsid w:val="00E3258A"/>
    <w:rsid w:val="00E32704"/>
    <w:rsid w:val="00E341EB"/>
    <w:rsid w:val="00E35A2F"/>
    <w:rsid w:val="00E36584"/>
    <w:rsid w:val="00E37218"/>
    <w:rsid w:val="00E373C7"/>
    <w:rsid w:val="00E37B29"/>
    <w:rsid w:val="00E40323"/>
    <w:rsid w:val="00E4379A"/>
    <w:rsid w:val="00E44174"/>
    <w:rsid w:val="00E510D7"/>
    <w:rsid w:val="00E512FA"/>
    <w:rsid w:val="00E51D4D"/>
    <w:rsid w:val="00E55659"/>
    <w:rsid w:val="00E559B4"/>
    <w:rsid w:val="00E57830"/>
    <w:rsid w:val="00E63B3E"/>
    <w:rsid w:val="00E67079"/>
    <w:rsid w:val="00E722C7"/>
    <w:rsid w:val="00E74E75"/>
    <w:rsid w:val="00E75AB6"/>
    <w:rsid w:val="00E813FA"/>
    <w:rsid w:val="00E82ACF"/>
    <w:rsid w:val="00E82C7B"/>
    <w:rsid w:val="00E83F06"/>
    <w:rsid w:val="00E84417"/>
    <w:rsid w:val="00E85428"/>
    <w:rsid w:val="00E869E4"/>
    <w:rsid w:val="00E87D1A"/>
    <w:rsid w:val="00E92C32"/>
    <w:rsid w:val="00E94F1F"/>
    <w:rsid w:val="00E9536F"/>
    <w:rsid w:val="00E96787"/>
    <w:rsid w:val="00EA2A1E"/>
    <w:rsid w:val="00EA5FD2"/>
    <w:rsid w:val="00EA60BB"/>
    <w:rsid w:val="00EB185A"/>
    <w:rsid w:val="00EB1881"/>
    <w:rsid w:val="00EB24C6"/>
    <w:rsid w:val="00EB678D"/>
    <w:rsid w:val="00EB736C"/>
    <w:rsid w:val="00EB7F69"/>
    <w:rsid w:val="00EC3F3A"/>
    <w:rsid w:val="00EC6D55"/>
    <w:rsid w:val="00ED338D"/>
    <w:rsid w:val="00ED583B"/>
    <w:rsid w:val="00ED61DC"/>
    <w:rsid w:val="00ED69D6"/>
    <w:rsid w:val="00ED6AEA"/>
    <w:rsid w:val="00EE2CFF"/>
    <w:rsid w:val="00EE3251"/>
    <w:rsid w:val="00EF44C1"/>
    <w:rsid w:val="00EF5C3B"/>
    <w:rsid w:val="00EF6386"/>
    <w:rsid w:val="00EF7426"/>
    <w:rsid w:val="00F0112C"/>
    <w:rsid w:val="00F04040"/>
    <w:rsid w:val="00F04279"/>
    <w:rsid w:val="00F1184B"/>
    <w:rsid w:val="00F11A48"/>
    <w:rsid w:val="00F12103"/>
    <w:rsid w:val="00F13C3A"/>
    <w:rsid w:val="00F17E7C"/>
    <w:rsid w:val="00F20CB6"/>
    <w:rsid w:val="00F23AA0"/>
    <w:rsid w:val="00F26D9A"/>
    <w:rsid w:val="00F27FCC"/>
    <w:rsid w:val="00F33CD5"/>
    <w:rsid w:val="00F33D1C"/>
    <w:rsid w:val="00F37290"/>
    <w:rsid w:val="00F3757B"/>
    <w:rsid w:val="00F448D4"/>
    <w:rsid w:val="00F54335"/>
    <w:rsid w:val="00F54B9B"/>
    <w:rsid w:val="00F55463"/>
    <w:rsid w:val="00F627B1"/>
    <w:rsid w:val="00F63E62"/>
    <w:rsid w:val="00F6409C"/>
    <w:rsid w:val="00F6680B"/>
    <w:rsid w:val="00F72E0C"/>
    <w:rsid w:val="00F7312C"/>
    <w:rsid w:val="00F747EF"/>
    <w:rsid w:val="00F74B57"/>
    <w:rsid w:val="00F75812"/>
    <w:rsid w:val="00F770B3"/>
    <w:rsid w:val="00F77653"/>
    <w:rsid w:val="00F84975"/>
    <w:rsid w:val="00F852C6"/>
    <w:rsid w:val="00F86195"/>
    <w:rsid w:val="00F91702"/>
    <w:rsid w:val="00F91D34"/>
    <w:rsid w:val="00F93277"/>
    <w:rsid w:val="00FA11BE"/>
    <w:rsid w:val="00FA1B85"/>
    <w:rsid w:val="00FA2140"/>
    <w:rsid w:val="00FA50B2"/>
    <w:rsid w:val="00FA62C2"/>
    <w:rsid w:val="00FB0CDD"/>
    <w:rsid w:val="00FB0DD6"/>
    <w:rsid w:val="00FB22DC"/>
    <w:rsid w:val="00FB2998"/>
    <w:rsid w:val="00FB2EAC"/>
    <w:rsid w:val="00FB633F"/>
    <w:rsid w:val="00FC25FB"/>
    <w:rsid w:val="00FC7A73"/>
    <w:rsid w:val="00FD4CE1"/>
    <w:rsid w:val="00FD5D37"/>
    <w:rsid w:val="00FE0CD3"/>
    <w:rsid w:val="00FE33CE"/>
    <w:rsid w:val="00FE5314"/>
    <w:rsid w:val="00FF01C9"/>
    <w:rsid w:val="00FF2645"/>
    <w:rsid w:val="00FF3FE7"/>
    <w:rsid w:val="00FF5913"/>
    <w:rsid w:val="00FF6398"/>
    <w:rsid w:val="00FF7220"/>
    <w:rsid w:val="050DE509"/>
    <w:rsid w:val="0D895976"/>
    <w:rsid w:val="1D5923DD"/>
    <w:rsid w:val="23595AB5"/>
    <w:rsid w:val="244F48B7"/>
    <w:rsid w:val="25873433"/>
    <w:rsid w:val="2B9E770E"/>
    <w:rsid w:val="3635B7B0"/>
    <w:rsid w:val="36FD476D"/>
    <w:rsid w:val="3871B38C"/>
    <w:rsid w:val="3FFA2F09"/>
    <w:rsid w:val="41585809"/>
    <w:rsid w:val="49E8C862"/>
    <w:rsid w:val="4F20740F"/>
    <w:rsid w:val="578E7582"/>
    <w:rsid w:val="61AAF8D1"/>
    <w:rsid w:val="79EADAF0"/>
    <w:rsid w:val="7A0CC56A"/>
    <w:rsid w:val="7E2F67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D16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39"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lock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lsdException w:name="FollowedHyperlink" w:semiHidden="1" w:uiPriority="0" w:unhideWhenUsed="1"/>
    <w:lsdException w:name="Strong" w:locked="1" w:uiPriority="22" w:qFormat="1"/>
    <w:lsdException w:name="Emphasis" w:locked="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numPr>
        <w:numId w:val="38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3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qFormat/>
    <w:pPr>
      <w:widowControl w:val="0"/>
      <w:numPr>
        <w:ilvl w:val="5"/>
        <w:numId w:val="381"/>
      </w:numPr>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3AP"/>
    <w:basedOn w:val="Body1"/>
    <w:next w:val="Body7"/>
    <w:link w:val="Heading7Char"/>
    <w:uiPriority w:val="9"/>
    <w:qFormat/>
    <w:pPr>
      <w:widowControl w:val="0"/>
      <w:numPr>
        <w:ilvl w:val="6"/>
        <w:numId w:val="381"/>
      </w:numPr>
      <w:tabs>
        <w:tab w:val="left" w:pos="3544"/>
      </w:tabs>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uiPriority w:val="9"/>
    <w:qFormat/>
    <w:pPr>
      <w:widowControl w:val="0"/>
      <w:numPr>
        <w:ilvl w:val="7"/>
        <w:numId w:val="381"/>
      </w:numPr>
      <w:tabs>
        <w:tab w:val="left" w:pos="4253"/>
      </w:tabs>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
    <w:qFormat/>
    <w:pPr>
      <w:widowControl w:val="0"/>
      <w:numPr>
        <w:ilvl w:val="8"/>
        <w:numId w:val="38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style>
  <w:style w:type="character" w:customStyle="1" w:styleId="EndnoteTextChar">
    <w:name w:val="Endnote Text Char"/>
    <w:basedOn w:val="DefaultParagraphFont"/>
    <w:link w:val="EndnoteText"/>
    <w:rPr>
      <w:rFonts w:ascii="Trebuchet MS" w:hAnsi="Trebuchet MS"/>
      <w:sz w:val="20"/>
      <w:szCs w:val="20"/>
      <w:lang w:eastAsia="en-US"/>
    </w:rPr>
  </w:style>
  <w:style w:type="character" w:styleId="EndnoteReference">
    <w:name w:val="endnote reference"/>
    <w:basedOn w:val="DefaultParagraphFont"/>
    <w:rPr>
      <w:rFonts w:cs="Times New Roman"/>
      <w:vertAlign w:val="superscript"/>
    </w:rPr>
  </w:style>
  <w:style w:type="paragraph" w:styleId="FootnoteText">
    <w:name w:val="footnote text"/>
    <w:basedOn w:val="Normal"/>
    <w:link w:val="FootnoteTextChar"/>
    <w:rPr>
      <w:sz w:val="18"/>
    </w:rPr>
  </w:style>
  <w:style w:type="character" w:customStyle="1" w:styleId="FootnoteTextChar">
    <w:name w:val="Footnote Text Char"/>
    <w:basedOn w:val="DefaultParagraphFont"/>
    <w:link w:val="FootnoteText"/>
    <w:rPr>
      <w:rFonts w:ascii="Trebuchet MS" w:hAnsi="Trebuchet MS"/>
      <w:sz w:val="20"/>
      <w:szCs w:val="20"/>
      <w:lang w:eastAsia="en-US"/>
    </w:rPr>
  </w:style>
  <w:style w:type="character" w:styleId="FootnoteReference">
    <w:name w:val="footnote reference"/>
    <w:basedOn w:val="DefaultParagraphFont"/>
    <w:rPr>
      <w:rFonts w:cs="Times New Roman"/>
      <w:vertAlign w:val="superscript"/>
    </w:rPr>
  </w:style>
  <w:style w:type="paragraph" w:styleId="TOC1">
    <w:name w:val="toc 1"/>
    <w:basedOn w:val="Normal"/>
    <w:next w:val="Normal"/>
    <w:autoRedefine/>
    <w:uiPriority w:val="39"/>
  </w:style>
  <w:style w:type="paragraph" w:styleId="TOC2">
    <w:name w:val="toc 2"/>
    <w:basedOn w:val="Normal"/>
    <w:next w:val="Normal"/>
    <w:autoRedefine/>
    <w:uiPriority w:val="39"/>
    <w:rsid w:val="00A74CE7"/>
    <w:pPr>
      <w:tabs>
        <w:tab w:val="right" w:leader="dot" w:pos="8278"/>
      </w:tabs>
    </w:pPr>
    <w:rPr>
      <w:rFonts w:ascii="Calibri Light" w:hAnsi="Calibri Light"/>
      <w:bCs/>
      <w:sz w:val="36"/>
      <w:szCs w:val="24"/>
    </w:rPr>
  </w:style>
  <w:style w:type="paragraph" w:styleId="TOC3">
    <w:name w:val="toc 3"/>
    <w:basedOn w:val="Normal"/>
    <w:next w:val="Normal"/>
    <w:uiPriority w:val="39"/>
    <w:pPr>
      <w:tabs>
        <w:tab w:val="right" w:leader="dot" w:pos="9029"/>
      </w:tabs>
      <w:suppressAutoHyphens/>
      <w:spacing w:after="240"/>
      <w:ind w:left="1138" w:right="720" w:hanging="490"/>
    </w:pPr>
    <w:rPr>
      <w:lang w:val="en-US"/>
    </w:rPr>
  </w:style>
  <w:style w:type="paragraph" w:styleId="TOC4">
    <w:name w:val="toc 4"/>
    <w:basedOn w:val="Normal"/>
    <w:next w:val="Normal"/>
    <w:uiPriority w:val="39"/>
    <w:pPr>
      <w:tabs>
        <w:tab w:val="right" w:leader="dot" w:pos="9029"/>
      </w:tabs>
      <w:suppressAutoHyphens/>
      <w:spacing w:after="240"/>
      <w:ind w:left="2880" w:right="720" w:hanging="720"/>
    </w:pPr>
    <w:rPr>
      <w:lang w:val="en-US"/>
    </w:rPr>
  </w:style>
  <w:style w:type="paragraph" w:styleId="TOC5">
    <w:name w:val="toc 5"/>
    <w:basedOn w:val="Normal"/>
    <w:next w:val="Normal"/>
    <w:uiPriority w:val="39"/>
    <w:pPr>
      <w:tabs>
        <w:tab w:val="right" w:leader="dot" w:pos="9029"/>
      </w:tabs>
      <w:suppressAutoHyphens/>
      <w:spacing w:after="240"/>
      <w:ind w:left="3600" w:right="720" w:hanging="720"/>
    </w:pPr>
    <w:rPr>
      <w:lang w:val="en-US"/>
    </w:rPr>
  </w:style>
  <w:style w:type="paragraph" w:styleId="TOC6">
    <w:name w:val="toc 6"/>
    <w:basedOn w:val="Normal"/>
    <w:next w:val="Normal"/>
    <w:uiPriority w:val="39"/>
    <w:pPr>
      <w:tabs>
        <w:tab w:val="right" w:pos="9029"/>
      </w:tabs>
      <w:suppressAutoHyphens/>
      <w:spacing w:after="240"/>
      <w:ind w:left="720" w:hanging="720"/>
    </w:pPr>
    <w:rPr>
      <w:lang w:val="en-US"/>
    </w:rPr>
  </w:style>
  <w:style w:type="paragraph" w:styleId="TOC7">
    <w:name w:val="toc 7"/>
    <w:basedOn w:val="Normal"/>
    <w:next w:val="Normal"/>
    <w:uiPriority w:val="39"/>
    <w:pPr>
      <w:suppressAutoHyphens/>
      <w:spacing w:after="240"/>
      <w:ind w:left="720" w:hanging="720"/>
    </w:pPr>
    <w:rPr>
      <w:lang w:val="en-US"/>
    </w:rPr>
  </w:style>
  <w:style w:type="paragraph" w:styleId="TOC8">
    <w:name w:val="toc 8"/>
    <w:basedOn w:val="Normal"/>
    <w:next w:val="Normal"/>
    <w:uiPriority w:val="39"/>
    <w:pPr>
      <w:tabs>
        <w:tab w:val="right" w:pos="9029"/>
      </w:tabs>
      <w:suppressAutoHyphens/>
      <w:spacing w:after="240"/>
      <w:ind w:left="720" w:hanging="720"/>
    </w:pPr>
    <w:rPr>
      <w:lang w:val="en-US"/>
    </w:rPr>
  </w:style>
  <w:style w:type="paragraph" w:styleId="TOC9">
    <w:name w:val="toc 9"/>
    <w:basedOn w:val="Normal"/>
    <w:next w:val="Normal"/>
    <w:uiPriority w:val="39"/>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aliases w:val="fo"/>
    <w:basedOn w:val="Normal"/>
    <w:link w:val="FooterChar"/>
    <w:uiPriority w:val="99"/>
    <w:pPr>
      <w:tabs>
        <w:tab w:val="center" w:pos="4153"/>
        <w:tab w:val="right" w:pos="8306"/>
      </w:tabs>
    </w:pPr>
  </w:style>
  <w:style w:type="character" w:customStyle="1" w:styleId="FooterChar">
    <w:name w:val="Footer Char"/>
    <w:aliases w:val="fo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uiPriority w:val="99"/>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uiPriority w:val="99"/>
    <w:locked/>
    <w:rPr>
      <w:rFonts w:cs="Times New Roman"/>
    </w:rPr>
  </w:style>
  <w:style w:type="character" w:styleId="PageNumber">
    <w:name w:val="page number"/>
    <w:basedOn w:val="DefaultParagraphFont"/>
    <w:rPr>
      <w:rFonts w:cs="Times New Roman"/>
    </w:rPr>
  </w:style>
  <w:style w:type="paragraph" w:styleId="BodyTextIndent">
    <w:name w:val="Body Text Indent"/>
    <w:basedOn w:val="Normal"/>
    <w:link w:val="BodyTextIndentChar"/>
    <w:pPr>
      <w:spacing w:after="240" w:line="360" w:lineRule="auto"/>
      <w:ind w:left="737"/>
    </w:pPr>
  </w:style>
  <w:style w:type="character" w:customStyle="1" w:styleId="BodyTextIndentChar">
    <w:name w:val="Body Text Indent Char"/>
    <w:basedOn w:val="DefaultParagraphFont"/>
    <w:link w:val="BodyTextIndent"/>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rPr>
      <w:rFonts w:ascii="Trebuchet MS" w:hAnsi="Trebuchet MS"/>
      <w:sz w:val="20"/>
      <w:szCs w:val="20"/>
      <w:lang w:eastAsia="en-US"/>
    </w:rPr>
  </w:style>
  <w:style w:type="paragraph" w:styleId="BodyTextIndent3">
    <w:name w:val="Body Text Indent 3"/>
    <w:basedOn w:val="Normal"/>
    <w:link w:val="BodyTextIndent3Char"/>
    <w:pPr>
      <w:spacing w:after="240" w:line="360" w:lineRule="auto"/>
      <w:ind w:left="2160"/>
    </w:pPr>
  </w:style>
  <w:style w:type="character" w:customStyle="1" w:styleId="BodyTextIndent3Char">
    <w:name w:val="Body Text Indent 3 Char"/>
    <w:basedOn w:val="DefaultParagraphFont"/>
    <w:link w:val="BodyTextIndent3"/>
    <w:rPr>
      <w:rFonts w:ascii="Trebuchet MS" w:hAnsi="Trebuchet MS"/>
      <w:sz w:val="16"/>
      <w:szCs w:val="16"/>
      <w:lang w:eastAsia="en-US"/>
    </w:rPr>
  </w:style>
  <w:style w:type="paragraph" w:customStyle="1" w:styleId="BodyTextIndent4">
    <w:name w:val="Body Text Indent 4"/>
    <w:basedOn w:val="Normal"/>
    <w:pPr>
      <w:spacing w:after="240" w:line="360" w:lineRule="auto"/>
      <w:ind w:left="2880"/>
    </w:pPr>
  </w:style>
  <w:style w:type="paragraph" w:customStyle="1" w:styleId="BodyTextIndent5">
    <w:name w:val="Body Text Indent 5"/>
    <w:basedOn w:val="Normal"/>
    <w:pPr>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pPr>
      <w:spacing w:after="240" w:line="360" w:lineRule="auto"/>
      <w:ind w:left="720" w:hanging="720"/>
    </w:pPr>
  </w:style>
  <w:style w:type="paragraph" w:styleId="ListBullet2">
    <w:name w:val="List Bullet 2"/>
    <w:basedOn w:val="Normal"/>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rPr>
      <w:rFonts w:cs="Times New Roman"/>
      <w:color w:val="800080"/>
      <w:u w:val="single"/>
    </w:rPr>
  </w:style>
  <w:style w:type="paragraph" w:customStyle="1" w:styleId="SchHeadDes">
    <w:name w:val="SchHeadDes"/>
    <w:basedOn w:val="SchHead"/>
    <w:next w:val="MarginText"/>
    <w:rPr>
      <w:caps w:val="0"/>
    </w:rPr>
  </w:style>
  <w:style w:type="paragraph" w:customStyle="1" w:styleId="SchHead">
    <w:name w:val="SchHead"/>
    <w:basedOn w:val="MarginText"/>
    <w:next w:val="SchHeadDes"/>
    <w:pPr>
      <w:jc w:val="center"/>
    </w:pPr>
    <w:rPr>
      <w:b/>
      <w:caps/>
    </w:rPr>
  </w:style>
  <w:style w:type="paragraph" w:customStyle="1" w:styleId="BBLegal2">
    <w:name w:val="B&amp;B Legal 2"/>
    <w:basedOn w:val="Normal"/>
    <w:uiPriority w:val="99"/>
    <w:pPr>
      <w:numPr>
        <w:ilvl w:val="1"/>
        <w:numId w:val="38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uiPriority w:val="99"/>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pPr>
      <w:spacing w:before="320" w:line="320" w:lineRule="atLeast"/>
      <w:ind w:left="720"/>
    </w:pPr>
    <w:rPr>
      <w:sz w:val="23"/>
    </w:rPr>
  </w:style>
  <w:style w:type="character" w:styleId="Strong">
    <w:name w:val="Strong"/>
    <w:basedOn w:val="DefaultParagraphFont"/>
    <w:uiPriority w:val="22"/>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left" w:pos="1134"/>
        <w:tab w:val="right" w:leader="dot" w:pos="8280"/>
      </w:tabs>
    </w:pPr>
    <w:rPr>
      <w:noProof/>
    </w:rPr>
  </w:style>
  <w:style w:type="paragraph" w:styleId="ListParagraph">
    <w:name w:val="List Paragraph"/>
    <w:basedOn w:val="Normal"/>
    <w:uiPriority w:val="34"/>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link w:val="ScheduleL2Char"/>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20"/>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pPr>
      <w:spacing w:after="240"/>
    </w:pPr>
    <w:rPr>
      <w:rFonts w:ascii="Arial" w:hAnsi="Arial" w:cs="Arial"/>
      <w:sz w:val="22"/>
    </w:rPr>
  </w:style>
  <w:style w:type="paragraph" w:customStyle="1" w:styleId="Guidancenoteparagraphtext">
    <w:name w:val="Guidance note paragraph text"/>
    <w:basedOn w:val="MarginText"/>
    <w:link w:val="GuidancenoteparagraphtextChar"/>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Pr>
      <w:rFonts w:ascii="Arial" w:eastAsia="STZhongsong" w:hAnsi="Arial"/>
      <w:b/>
      <w:i/>
      <w:color w:val="000000"/>
      <w:sz w:val="24"/>
      <w:szCs w:val="20"/>
      <w:lang w:eastAsia="zh-CN"/>
    </w:rPr>
  </w:style>
  <w:style w:type="paragraph" w:customStyle="1" w:styleId="Default">
    <w:name w:val="Default"/>
    <w:link w:val="BodyCompressedLeft10Char"/>
    <w:uiPriority w:val="99"/>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25"/>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nhideWhenUsed/>
    <w:pPr>
      <w:numPr>
        <w:numId w:val="69"/>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70"/>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70"/>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70"/>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70"/>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70"/>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70"/>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table" w:customStyle="1" w:styleId="LightShading-Accent11">
    <w:name w:val="Light Shading - Accent 11"/>
    <w:basedOn w:val="TableNormal"/>
    <w:next w:val="LightShading-Accent1"/>
    <w:uiPriority w:val="60"/>
    <w:rsid w:val="00A33A91"/>
    <w:rPr>
      <w:rFonts w:asciiTheme="minorHAnsi" w:eastAsia="MS Mincho" w:hAnsiTheme="minorHAnsi" w:cstheme="minorBidi"/>
      <w:color w:val="365F91"/>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220A2A"/>
    <w:pPr>
      <w:keepLines/>
      <w:widowControl/>
      <w:numPr>
        <w:numId w:val="86"/>
      </w:numPr>
      <w:spacing w:after="240"/>
      <w:jc w:val="left"/>
    </w:pPr>
    <w:rPr>
      <w:rFonts w:eastAsia="HGGothicM"/>
      <w:iCs w:val="0"/>
      <w:sz w:val="22"/>
      <w:szCs w:val="22"/>
    </w:rPr>
  </w:style>
  <w:style w:type="paragraph" w:customStyle="1" w:styleId="SubHeadNoNumber">
    <w:name w:val="SubHeadNoNumber"/>
    <w:basedOn w:val="Normal"/>
    <w:rsid w:val="00220A2A"/>
    <w:pPr>
      <w:widowControl w:val="0"/>
      <w:spacing w:after="240"/>
      <w:ind w:left="709"/>
    </w:pPr>
    <w:rPr>
      <w:rFonts w:eastAsiaTheme="minorHAnsi" w:cstheme="minorBidi"/>
      <w:b/>
      <w:sz w:val="22"/>
      <w:szCs w:val="22"/>
    </w:rPr>
  </w:style>
  <w:style w:type="paragraph" w:customStyle="1" w:styleId="TableNormal1">
    <w:name w:val="Table Normal1"/>
    <w:basedOn w:val="Normal"/>
    <w:rsid w:val="00220A2A"/>
    <w:pPr>
      <w:spacing w:before="120" w:after="120"/>
      <w:ind w:left="34"/>
      <w:jc w:val="left"/>
    </w:pPr>
    <w:rPr>
      <w:rFonts w:asciiTheme="minorHAnsi" w:eastAsiaTheme="minorHAnsi" w:hAnsiTheme="minorHAnsi" w:cstheme="minorBidi"/>
      <w:sz w:val="22"/>
      <w:szCs w:val="22"/>
    </w:rPr>
  </w:style>
  <w:style w:type="numbering" w:customStyle="1" w:styleId="1111111">
    <w:name w:val="1 / 1.1 / 1.1.11"/>
    <w:basedOn w:val="NoList"/>
    <w:next w:val="111111"/>
    <w:rsid w:val="00C435E9"/>
    <w:pPr>
      <w:numPr>
        <w:numId w:val="89"/>
      </w:numPr>
    </w:pPr>
  </w:style>
  <w:style w:type="character" w:customStyle="1" w:styleId="UnresolvedMention1">
    <w:name w:val="Unresolved Mention1"/>
    <w:basedOn w:val="DefaultParagraphFont"/>
    <w:uiPriority w:val="99"/>
    <w:semiHidden/>
    <w:unhideWhenUsed/>
    <w:rsid w:val="00EA5FD2"/>
    <w:rPr>
      <w:color w:val="605E5C"/>
      <w:shd w:val="clear" w:color="auto" w:fill="E1DFDD"/>
    </w:rPr>
  </w:style>
  <w:style w:type="numbering" w:customStyle="1" w:styleId="1111114">
    <w:name w:val="1 / 1.1 / 1.1.14"/>
    <w:basedOn w:val="NoList"/>
    <w:next w:val="111111"/>
    <w:rsid w:val="00EA5FD2"/>
    <w:pPr>
      <w:numPr>
        <w:numId w:val="92"/>
      </w:numPr>
    </w:pPr>
  </w:style>
  <w:style w:type="paragraph" w:customStyle="1" w:styleId="PartHeadingboldcentered">
    <w:name w:val="Part Heading bold centered"/>
    <w:basedOn w:val="Normal"/>
    <w:link w:val="PartHeadingboldcenteredChar"/>
    <w:rsid w:val="00951AF1"/>
    <w:pPr>
      <w:spacing w:after="240"/>
      <w:jc w:val="center"/>
    </w:pPr>
    <w:rPr>
      <w:rFonts w:eastAsia="Trebuchet MS"/>
      <w:b/>
      <w:bCs/>
      <w:caps/>
      <w:sz w:val="22"/>
      <w:szCs w:val="22"/>
    </w:rPr>
  </w:style>
  <w:style w:type="character" w:customStyle="1" w:styleId="PartHeadingboldcenteredChar">
    <w:name w:val="Part Heading bold centered Char"/>
    <w:link w:val="PartHeadingboldcentered"/>
    <w:rsid w:val="00951AF1"/>
    <w:rPr>
      <w:rFonts w:ascii="Trebuchet MS" w:eastAsia="Trebuchet MS" w:hAnsi="Trebuchet MS"/>
      <w:b/>
      <w:bCs/>
      <w:caps/>
      <w:lang w:eastAsia="en-US"/>
    </w:rPr>
  </w:style>
  <w:style w:type="paragraph" w:customStyle="1" w:styleId="NormalNoIndent">
    <w:name w:val="Normal_No_Indent"/>
    <w:basedOn w:val="Normal"/>
    <w:qFormat/>
    <w:rsid w:val="005F1FBE"/>
    <w:pPr>
      <w:spacing w:after="120"/>
      <w:ind w:left="142"/>
      <w:jc w:val="left"/>
    </w:pPr>
    <w:rPr>
      <w:rFonts w:eastAsia="Trebuchet MS"/>
      <w:sz w:val="22"/>
      <w:szCs w:val="22"/>
    </w:rPr>
  </w:style>
  <w:style w:type="paragraph" w:styleId="Title">
    <w:name w:val="Title"/>
    <w:basedOn w:val="Normal"/>
    <w:link w:val="TitleChar"/>
    <w:qFormat/>
    <w:locked/>
    <w:rsid w:val="00CA4F5B"/>
    <w:pPr>
      <w:spacing w:before="240" w:after="60"/>
      <w:ind w:left="709"/>
      <w:jc w:val="center"/>
    </w:pPr>
    <w:rPr>
      <w:rFonts w:ascii="Arial" w:eastAsiaTheme="minorHAnsi" w:hAnsi="Arial" w:cstheme="minorBidi"/>
      <w:b/>
      <w:kern w:val="28"/>
      <w:sz w:val="32"/>
      <w:szCs w:val="22"/>
    </w:rPr>
  </w:style>
  <w:style w:type="character" w:customStyle="1" w:styleId="TitleChar">
    <w:name w:val="Title Char"/>
    <w:basedOn w:val="DefaultParagraphFont"/>
    <w:link w:val="Title"/>
    <w:rsid w:val="00CA4F5B"/>
    <w:rPr>
      <w:rFonts w:ascii="Arial" w:eastAsiaTheme="minorHAnsi" w:hAnsi="Arial" w:cstheme="minorBidi"/>
      <w:b/>
      <w:kern w:val="28"/>
      <w:sz w:val="32"/>
      <w:lang w:eastAsia="en-US"/>
    </w:rPr>
  </w:style>
  <w:style w:type="paragraph" w:customStyle="1" w:styleId="msolistparagraph0">
    <w:name w:val="msolistparagraph"/>
    <w:basedOn w:val="Normal"/>
    <w:rsid w:val="00CA4F5B"/>
    <w:pPr>
      <w:ind w:left="720"/>
      <w:jc w:val="left"/>
    </w:pPr>
    <w:rPr>
      <w:rFonts w:ascii="Calibri" w:eastAsia="Calibri" w:hAnsi="Calibri" w:cstheme="minorBidi"/>
      <w:sz w:val="22"/>
      <w:szCs w:val="22"/>
      <w:lang w:eastAsia="en-GB"/>
    </w:rPr>
  </w:style>
  <w:style w:type="paragraph" w:styleId="BlockText">
    <w:name w:val="Block Text"/>
    <w:basedOn w:val="Normal"/>
    <w:rsid w:val="00CA4F5B"/>
    <w:pPr>
      <w:widowControl w:val="0"/>
      <w:tabs>
        <w:tab w:val="left" w:pos="5760"/>
        <w:tab w:val="left" w:pos="6480"/>
        <w:tab w:val="center" w:pos="7200"/>
      </w:tabs>
      <w:suppressAutoHyphens/>
      <w:ind w:left="5040" w:right="-334"/>
    </w:pPr>
    <w:rPr>
      <w:rFonts w:asciiTheme="minorHAnsi" w:eastAsiaTheme="minorHAnsi" w:hAnsiTheme="minorHAnsi" w:cstheme="minorBidi"/>
      <w:b/>
      <w:spacing w:val="-3"/>
      <w:sz w:val="24"/>
      <w:szCs w:val="22"/>
    </w:rPr>
  </w:style>
  <w:style w:type="paragraph" w:customStyle="1" w:styleId="BulletDash">
    <w:name w:val="Bullet Dash"/>
    <w:basedOn w:val="Normal"/>
    <w:rsid w:val="00CA4F5B"/>
    <w:pPr>
      <w:spacing w:after="288"/>
      <w:ind w:left="720" w:hanging="720"/>
    </w:pPr>
    <w:rPr>
      <w:rFonts w:asciiTheme="minorHAnsi" w:eastAsiaTheme="minorHAnsi" w:hAnsiTheme="minorHAnsi" w:cstheme="minorBidi"/>
      <w:sz w:val="24"/>
      <w:szCs w:val="24"/>
    </w:rPr>
  </w:style>
  <w:style w:type="paragraph" w:customStyle="1" w:styleId="blueheading">
    <w:name w:val="blueheading"/>
    <w:basedOn w:val="Normal"/>
    <w:rsid w:val="00CA4F5B"/>
    <w:pPr>
      <w:spacing w:before="100" w:beforeAutospacing="1" w:after="100" w:afterAutospacing="1"/>
      <w:ind w:left="709"/>
      <w:jc w:val="left"/>
    </w:pPr>
    <w:rPr>
      <w:rFonts w:asciiTheme="minorHAnsi" w:eastAsiaTheme="minorHAnsi" w:hAnsiTheme="minorHAnsi" w:cstheme="minorBidi"/>
      <w:sz w:val="24"/>
      <w:szCs w:val="24"/>
      <w:lang w:eastAsia="en-GB"/>
    </w:rPr>
  </w:style>
  <w:style w:type="paragraph" w:customStyle="1" w:styleId="bullet">
    <w:name w:val="bullet"/>
    <w:basedOn w:val="Normal"/>
    <w:rsid w:val="00CA4F5B"/>
    <w:pPr>
      <w:tabs>
        <w:tab w:val="num" w:pos="360"/>
      </w:tabs>
      <w:spacing w:before="120"/>
      <w:ind w:left="360" w:hanging="360"/>
    </w:pPr>
    <w:rPr>
      <w:rFonts w:asciiTheme="minorHAnsi" w:eastAsiaTheme="minorHAnsi" w:hAnsiTheme="minorHAnsi" w:cstheme="minorBidi"/>
      <w:snapToGrid w:val="0"/>
      <w:sz w:val="24"/>
      <w:szCs w:val="22"/>
    </w:rPr>
  </w:style>
  <w:style w:type="paragraph" w:customStyle="1" w:styleId="NtocHeading1">
    <w:name w:val="NtocHeading 1"/>
    <w:basedOn w:val="Normal"/>
    <w:next w:val="text0"/>
    <w:link w:val="NtocHeading1Char"/>
    <w:rsid w:val="00CA4F5B"/>
    <w:pPr>
      <w:widowControl w:val="0"/>
      <w:spacing w:before="320" w:line="320" w:lineRule="atLeast"/>
      <w:ind w:left="709"/>
    </w:pPr>
    <w:rPr>
      <w:rFonts w:ascii="Arial" w:eastAsiaTheme="minorHAnsi" w:hAnsi="Arial" w:cstheme="minorBidi"/>
      <w:b/>
      <w:sz w:val="22"/>
      <w:szCs w:val="22"/>
    </w:rPr>
  </w:style>
  <w:style w:type="paragraph" w:customStyle="1" w:styleId="ScheduleHeading1">
    <w:name w:val="Schedule Heading 1"/>
    <w:next w:val="ScheduleNumber1"/>
    <w:rsid w:val="00CA4F5B"/>
    <w:pPr>
      <w:widowControl w:val="0"/>
      <w:spacing w:before="320" w:line="320" w:lineRule="atLeast"/>
      <w:jc w:val="both"/>
    </w:pPr>
    <w:rPr>
      <w:rFonts w:ascii="Arial" w:hAnsi="Arial"/>
      <w:color w:val="FF0000"/>
      <w:lang w:eastAsia="en-US"/>
    </w:rPr>
  </w:style>
  <w:style w:type="paragraph" w:customStyle="1" w:styleId="ScheduleNumber1">
    <w:name w:val="Schedule Number 1"/>
    <w:rsid w:val="00CA4F5B"/>
    <w:pPr>
      <w:keepNext/>
      <w:keepLines/>
      <w:tabs>
        <w:tab w:val="num" w:pos="360"/>
      </w:tabs>
      <w:spacing w:before="320" w:line="320" w:lineRule="atLeast"/>
      <w:jc w:val="both"/>
    </w:pPr>
    <w:rPr>
      <w:rFonts w:ascii="Arial" w:hAnsi="Arial"/>
      <w:szCs w:val="20"/>
      <w:lang w:eastAsia="en-US"/>
    </w:rPr>
  </w:style>
  <w:style w:type="paragraph" w:customStyle="1" w:styleId="ScheduleNumber2">
    <w:name w:val="Schedule Number 2"/>
    <w:basedOn w:val="ScheduleNumber1"/>
    <w:rsid w:val="00CA4F5B"/>
    <w:pPr>
      <w:tabs>
        <w:tab w:val="clear" w:pos="360"/>
      </w:tabs>
      <w:ind w:left="1440" w:hanging="720"/>
    </w:pPr>
  </w:style>
  <w:style w:type="paragraph" w:customStyle="1" w:styleId="ScheduleNumber3">
    <w:name w:val="Schedule Number 3"/>
    <w:basedOn w:val="ScheduleNumber2"/>
    <w:rsid w:val="00CA4F5B"/>
    <w:pPr>
      <w:ind w:left="2160"/>
    </w:pPr>
  </w:style>
  <w:style w:type="paragraph" w:customStyle="1" w:styleId="ScheduleNumber4">
    <w:name w:val="Schedule Number 4"/>
    <w:basedOn w:val="ScheduleNumber3"/>
    <w:rsid w:val="00CA4F5B"/>
    <w:pPr>
      <w:ind w:left="2880"/>
    </w:pPr>
  </w:style>
  <w:style w:type="paragraph" w:customStyle="1" w:styleId="TableStyle">
    <w:name w:val="Table Style"/>
    <w:basedOn w:val="Normal"/>
    <w:rsid w:val="00CA4F5B"/>
    <w:pPr>
      <w:widowControl w:val="0"/>
      <w:spacing w:before="60" w:after="60"/>
      <w:ind w:left="709"/>
      <w:jc w:val="left"/>
    </w:pPr>
    <w:rPr>
      <w:rFonts w:ascii="Arial" w:eastAsiaTheme="minorHAnsi" w:hAnsi="Arial" w:cstheme="minorBidi"/>
      <w:sz w:val="22"/>
      <w:szCs w:val="22"/>
    </w:rPr>
  </w:style>
  <w:style w:type="paragraph" w:customStyle="1" w:styleId="ScheduleNumber5">
    <w:name w:val="Schedule Number 5"/>
    <w:basedOn w:val="ScheduleNumber4"/>
    <w:rsid w:val="00CA4F5B"/>
    <w:pPr>
      <w:ind w:left="3600"/>
    </w:pPr>
  </w:style>
  <w:style w:type="paragraph" w:customStyle="1" w:styleId="ScheduleNumber6">
    <w:name w:val="Schedule Number 6"/>
    <w:basedOn w:val="ScheduleNumber5"/>
    <w:rsid w:val="00CA4F5B"/>
    <w:pPr>
      <w:ind w:left="4320"/>
    </w:pPr>
  </w:style>
  <w:style w:type="paragraph" w:customStyle="1" w:styleId="NumText">
    <w:name w:val="NumText"/>
    <w:basedOn w:val="Normal"/>
    <w:uiPriority w:val="99"/>
    <w:rsid w:val="00CA4F5B"/>
    <w:pPr>
      <w:spacing w:after="284"/>
      <w:ind w:left="709"/>
      <w:jc w:val="left"/>
    </w:pPr>
    <w:rPr>
      <w:rFonts w:ascii="Calibri" w:eastAsia="MS Mincho" w:hAnsi="Calibri" w:cstheme="minorBidi"/>
      <w:sz w:val="22"/>
      <w:szCs w:val="22"/>
      <w:lang w:eastAsia="ja-JP"/>
    </w:rPr>
  </w:style>
  <w:style w:type="paragraph" w:customStyle="1" w:styleId="DLFrontPage">
    <w:name w:val="DLFrontPage"/>
    <w:basedOn w:val="Normal"/>
    <w:rsid w:val="00CA4F5B"/>
    <w:pPr>
      <w:tabs>
        <w:tab w:val="left" w:pos="5940"/>
        <w:tab w:val="left" w:pos="6480"/>
      </w:tabs>
      <w:spacing w:after="220"/>
      <w:ind w:left="709"/>
    </w:pPr>
    <w:rPr>
      <w:rFonts w:eastAsiaTheme="minorHAnsi" w:cstheme="minorBidi"/>
      <w:sz w:val="22"/>
      <w:szCs w:val="24"/>
    </w:rPr>
  </w:style>
  <w:style w:type="paragraph" w:customStyle="1" w:styleId="MOJStyle0">
    <w:name w:val="MOJ Style0"/>
    <w:basedOn w:val="Normal"/>
    <w:autoRedefine/>
    <w:uiPriority w:val="99"/>
    <w:rsid w:val="00CA4F5B"/>
    <w:pPr>
      <w:numPr>
        <w:numId w:val="122"/>
      </w:numPr>
      <w:suppressAutoHyphens/>
    </w:pPr>
    <w:rPr>
      <w:rFonts w:ascii="Arial" w:eastAsia="MS Mincho" w:hAnsi="Arial" w:cs="Arial"/>
      <w:b/>
      <w:sz w:val="22"/>
      <w:szCs w:val="22"/>
      <w:lang w:eastAsia="ja-JP"/>
    </w:rPr>
  </w:style>
  <w:style w:type="paragraph" w:customStyle="1" w:styleId="ListParagraphL1NumberBold">
    <w:name w:val="List Paragraph L1 Number Bold"/>
    <w:basedOn w:val="ListParagraph"/>
    <w:rsid w:val="00CA4F5B"/>
    <w:pPr>
      <w:numPr>
        <w:ilvl w:val="1"/>
        <w:numId w:val="126"/>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CA4F5B"/>
    <w:pPr>
      <w:numPr>
        <w:numId w:val="127"/>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CA4F5B"/>
    <w:pPr>
      <w:numPr>
        <w:numId w:val="128"/>
      </w:numPr>
      <w:spacing w:after="120"/>
      <w:ind w:hanging="713"/>
    </w:pPr>
    <w:rPr>
      <w:rFonts w:ascii="Trebuchet MS" w:eastAsiaTheme="minorHAnsi" w:hAnsi="Trebuchet MS"/>
      <w:color w:val="000000"/>
      <w:lang w:eastAsia="en-US"/>
    </w:rPr>
  </w:style>
  <w:style w:type="numbering" w:customStyle="1" w:styleId="DefinitionList">
    <w:name w:val="Definition List"/>
    <w:uiPriority w:val="99"/>
    <w:rsid w:val="00CA4F5B"/>
    <w:pPr>
      <w:numPr>
        <w:numId w:val="129"/>
      </w:numPr>
    </w:pPr>
  </w:style>
  <w:style w:type="paragraph" w:customStyle="1" w:styleId="DefinitionNumbering8">
    <w:name w:val="Definition Numbering 8"/>
    <w:basedOn w:val="Normal"/>
    <w:rsid w:val="00CA4F5B"/>
    <w:pPr>
      <w:tabs>
        <w:tab w:val="num" w:pos="2880"/>
      </w:tabs>
      <w:spacing w:after="240"/>
      <w:ind w:left="2880" w:hanging="1080"/>
      <w:outlineLvl w:val="7"/>
    </w:pPr>
    <w:rPr>
      <w:rFonts w:asciiTheme="minorHAnsi" w:eastAsia="STZhongsong" w:hAnsiTheme="minorHAnsi" w:cstheme="minorBidi"/>
      <w:sz w:val="22"/>
      <w:szCs w:val="22"/>
      <w:lang w:eastAsia="zh-CN"/>
    </w:rPr>
  </w:style>
  <w:style w:type="paragraph" w:customStyle="1" w:styleId="DefinitionNumbering9">
    <w:name w:val="Definition Numbering 9"/>
    <w:basedOn w:val="Normal"/>
    <w:rsid w:val="00CA4F5B"/>
    <w:pPr>
      <w:tabs>
        <w:tab w:val="num" w:pos="2880"/>
      </w:tabs>
      <w:spacing w:after="240"/>
      <w:ind w:left="2880" w:hanging="1080"/>
      <w:outlineLvl w:val="8"/>
    </w:pPr>
    <w:rPr>
      <w:rFonts w:asciiTheme="minorHAnsi" w:eastAsia="STZhongsong" w:hAnsiTheme="minorHAnsi" w:cstheme="minorBidi"/>
      <w:sz w:val="22"/>
      <w:szCs w:val="22"/>
      <w:lang w:eastAsia="zh-CN"/>
    </w:rPr>
  </w:style>
  <w:style w:type="paragraph" w:customStyle="1" w:styleId="SchPart">
    <w:name w:val="SchPart"/>
    <w:basedOn w:val="Normal"/>
    <w:next w:val="MarginText"/>
    <w:rsid w:val="00CA4F5B"/>
    <w:pPr>
      <w:keepNext/>
      <w:spacing w:after="240"/>
      <w:ind w:left="3118"/>
      <w:jc w:val="center"/>
      <w:outlineLvl w:val="1"/>
    </w:pPr>
    <w:rPr>
      <w:rFonts w:asciiTheme="minorHAnsi" w:eastAsia="STZhongsong" w:hAnsiTheme="minorHAnsi" w:cstheme="minorBidi"/>
      <w:b/>
      <w:sz w:val="22"/>
      <w:szCs w:val="22"/>
      <w:lang w:eastAsia="zh-CN"/>
    </w:rPr>
  </w:style>
  <w:style w:type="paragraph" w:customStyle="1" w:styleId="SchSection">
    <w:name w:val="SchSection"/>
    <w:basedOn w:val="Normal"/>
    <w:next w:val="MarginText"/>
    <w:rsid w:val="00CA4F5B"/>
    <w:pPr>
      <w:keepNext/>
      <w:spacing w:after="240"/>
      <w:ind w:left="3118"/>
      <w:jc w:val="center"/>
      <w:outlineLvl w:val="2"/>
    </w:pPr>
    <w:rPr>
      <w:rFonts w:asciiTheme="minorHAnsi" w:eastAsia="STZhongsong" w:hAnsiTheme="minorHAnsi" w:cstheme="minorBidi"/>
      <w:b/>
      <w:sz w:val="22"/>
      <w:szCs w:val="22"/>
      <w:lang w:eastAsia="zh-CN"/>
    </w:rPr>
  </w:style>
  <w:style w:type="paragraph" w:customStyle="1" w:styleId="heading2numberedbutnotbold">
    <w:name w:val="heading 2 numbered but not bold"/>
    <w:basedOn w:val="Heading2"/>
    <w:link w:val="heading2numberedbutnotboldChar"/>
    <w:rsid w:val="00CA4F5B"/>
    <w:pPr>
      <w:keepNext/>
      <w:keepLines/>
      <w:widowControl/>
      <w:numPr>
        <w:ilvl w:val="1"/>
        <w:numId w:val="16"/>
      </w:numPr>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CA4F5B"/>
    <w:rPr>
      <w:rFonts w:ascii="Arial" w:eastAsia="STZhongsong" w:hAnsi="Arial" w:cstheme="majorBidi"/>
      <w:b/>
      <w:bCs/>
      <w:sz w:val="20"/>
      <w:lang w:eastAsia="zh-CN"/>
    </w:rPr>
  </w:style>
  <w:style w:type="character" w:customStyle="1" w:styleId="ScheduleL2Char">
    <w:name w:val="Schedule L2 Char"/>
    <w:link w:val="ScheduleL2"/>
    <w:rsid w:val="00CA4F5B"/>
    <w:rPr>
      <w:rFonts w:ascii="Arial" w:hAnsi="Arial"/>
      <w:szCs w:val="20"/>
      <w:lang w:eastAsia="zh-CN"/>
    </w:rPr>
  </w:style>
  <w:style w:type="paragraph" w:customStyle="1" w:styleId="bodystrong">
    <w:name w:val="body strong"/>
    <w:basedOn w:val="Body"/>
    <w:link w:val="bodystrongChar"/>
    <w:rsid w:val="00CA4F5B"/>
    <w:pPr>
      <w:spacing w:after="0"/>
      <w:ind w:left="709"/>
      <w:jc w:val="left"/>
    </w:pPr>
    <w:rPr>
      <w:rFonts w:eastAsia="SimSun" w:cs="Times New Roman"/>
      <w:b/>
      <w:sz w:val="20"/>
      <w:szCs w:val="24"/>
    </w:rPr>
  </w:style>
  <w:style w:type="character" w:customStyle="1" w:styleId="bodystrongChar">
    <w:name w:val="body strong Char"/>
    <w:link w:val="bodystrong"/>
    <w:rsid w:val="00CA4F5B"/>
    <w:rPr>
      <w:rFonts w:ascii="Arial" w:eastAsia="SimSun" w:hAnsi="Arial"/>
      <w:b/>
      <w:sz w:val="20"/>
      <w:szCs w:val="24"/>
      <w:lang w:eastAsia="en-US"/>
    </w:rPr>
  </w:style>
  <w:style w:type="character" w:customStyle="1" w:styleId="searchword2">
    <w:name w:val="searchword2"/>
    <w:basedOn w:val="DefaultParagraphFont"/>
    <w:rsid w:val="00CA4F5B"/>
    <w:rPr>
      <w:shd w:val="clear" w:color="auto" w:fill="FFFF00"/>
    </w:rPr>
  </w:style>
  <w:style w:type="character" w:customStyle="1" w:styleId="searchword3">
    <w:name w:val="searchword3"/>
    <w:basedOn w:val="DefaultParagraphFont"/>
    <w:rsid w:val="00CA4F5B"/>
    <w:rPr>
      <w:shd w:val="clear" w:color="auto" w:fill="FFFF00"/>
    </w:rPr>
  </w:style>
  <w:style w:type="character" w:customStyle="1" w:styleId="searchword4">
    <w:name w:val="searchword4"/>
    <w:basedOn w:val="DefaultParagraphFont"/>
    <w:rsid w:val="00CA4F5B"/>
    <w:rPr>
      <w:shd w:val="clear" w:color="auto" w:fill="FFFF00"/>
    </w:rPr>
  </w:style>
  <w:style w:type="character" w:customStyle="1" w:styleId="Defterm">
    <w:name w:val="Defterm"/>
    <w:basedOn w:val="DefaultParagraphFont"/>
    <w:rsid w:val="00CA4F5B"/>
    <w:rPr>
      <w:b/>
      <w:color w:val="000000"/>
      <w:sz w:val="22"/>
    </w:rPr>
  </w:style>
  <w:style w:type="paragraph" w:customStyle="1" w:styleId="Sch1styleclause">
    <w:name w:val="Sch  (1style) clause"/>
    <w:basedOn w:val="Normal"/>
    <w:rsid w:val="00CA4F5B"/>
    <w:pPr>
      <w:numPr>
        <w:ilvl w:val="2"/>
        <w:numId w:val="123"/>
      </w:numPr>
      <w:tabs>
        <w:tab w:val="clear" w:pos="1559"/>
        <w:tab w:val="num" w:pos="720"/>
      </w:tabs>
      <w:spacing w:before="320" w:line="300" w:lineRule="atLeast"/>
      <w:ind w:left="720" w:hanging="720"/>
      <w:outlineLvl w:val="0"/>
    </w:pPr>
    <w:rPr>
      <w:rFonts w:asciiTheme="minorHAnsi" w:eastAsiaTheme="minorHAnsi" w:hAnsiTheme="minorHAnsi" w:cstheme="minorBidi"/>
      <w:b/>
      <w:smallCaps/>
      <w:sz w:val="22"/>
      <w:szCs w:val="22"/>
    </w:rPr>
  </w:style>
  <w:style w:type="paragraph" w:customStyle="1" w:styleId="Sch1stylesubclause">
    <w:name w:val="Sch  (1style) sub clause"/>
    <w:basedOn w:val="Normal"/>
    <w:rsid w:val="00CA4F5B"/>
    <w:pPr>
      <w:numPr>
        <w:ilvl w:val="3"/>
        <w:numId w:val="123"/>
      </w:numPr>
      <w:tabs>
        <w:tab w:val="clear" w:pos="2421"/>
        <w:tab w:val="num" w:pos="720"/>
      </w:tabs>
      <w:spacing w:before="280" w:after="120" w:line="300" w:lineRule="atLeast"/>
      <w:ind w:left="720" w:hanging="720"/>
      <w:outlineLvl w:val="1"/>
    </w:pPr>
    <w:rPr>
      <w:rFonts w:asciiTheme="minorHAnsi" w:eastAsiaTheme="minorHAnsi" w:hAnsiTheme="minorHAnsi" w:cstheme="minorBidi"/>
      <w:color w:val="000000"/>
      <w:sz w:val="22"/>
      <w:szCs w:val="22"/>
    </w:rPr>
  </w:style>
  <w:style w:type="paragraph" w:customStyle="1" w:styleId="Sch1stylepara">
    <w:name w:val="Sch (1style) para"/>
    <w:basedOn w:val="Normal"/>
    <w:rsid w:val="00CA4F5B"/>
    <w:pPr>
      <w:tabs>
        <w:tab w:val="num" w:pos="1559"/>
      </w:tabs>
      <w:spacing w:after="120" w:line="300" w:lineRule="atLeast"/>
      <w:ind w:left="1559" w:hanging="567"/>
    </w:pPr>
    <w:rPr>
      <w:rFonts w:asciiTheme="minorHAnsi" w:eastAsiaTheme="minorHAnsi" w:hAnsiTheme="minorHAnsi" w:cstheme="minorBidi"/>
      <w:sz w:val="22"/>
      <w:szCs w:val="22"/>
    </w:rPr>
  </w:style>
  <w:style w:type="paragraph" w:customStyle="1" w:styleId="Sch1stylesubpara">
    <w:name w:val="Sch (1style) sub para"/>
    <w:basedOn w:val="Heading4"/>
    <w:rsid w:val="00CA4F5B"/>
    <w:pPr>
      <w:keepLines/>
      <w:widowControl/>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CA4F5B"/>
    <w:pPr>
      <w:keepLines/>
      <w:widowControl/>
      <w:numPr>
        <w:numId w:val="16"/>
      </w:numPr>
      <w:tabs>
        <w:tab w:val="num" w:pos="0"/>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CA4F5B"/>
    <w:rPr>
      <w:rFonts w:asciiTheme="majorHAnsi" w:eastAsiaTheme="majorEastAsia" w:hAnsiTheme="majorHAnsi" w:cstheme="majorBidi"/>
      <w:bCs/>
      <w:lang w:eastAsia="en-US"/>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CA4F5B"/>
    <w:rPr>
      <w:rFonts w:ascii="Trebuchet MS" w:eastAsia="HGGothicM" w:hAnsi="Trebuchet MS"/>
      <w:bCs/>
      <w:lang w:eastAsia="en-US"/>
    </w:rPr>
  </w:style>
  <w:style w:type="character" w:styleId="PlaceholderText">
    <w:name w:val="Placeholder Text"/>
    <w:basedOn w:val="DefaultParagraphFont"/>
    <w:uiPriority w:val="99"/>
    <w:semiHidden/>
    <w:rsid w:val="00CA4F5B"/>
    <w:rPr>
      <w:color w:val="808080"/>
    </w:rPr>
  </w:style>
  <w:style w:type="paragraph" w:customStyle="1" w:styleId="FFWBody1">
    <w:name w:val="FFW Body 1"/>
    <w:basedOn w:val="Normal"/>
    <w:locked/>
    <w:rsid w:val="00CA4F5B"/>
    <w:pPr>
      <w:spacing w:before="240" w:line="260" w:lineRule="atLeast"/>
      <w:ind w:left="794"/>
    </w:pPr>
    <w:rPr>
      <w:rFonts w:ascii="Arial" w:eastAsiaTheme="minorHAnsi" w:hAnsi="Arial" w:cs="Arial"/>
      <w:szCs w:val="24"/>
      <w:lang w:eastAsia="fr-FR"/>
    </w:rPr>
  </w:style>
  <w:style w:type="paragraph" w:customStyle="1" w:styleId="FFWDefinitionColumnLevel1">
    <w:name w:val="FFW Definition Column Level 1"/>
    <w:basedOn w:val="Normal"/>
    <w:locked/>
    <w:rsid w:val="00CA4F5B"/>
    <w:pPr>
      <w:numPr>
        <w:numId w:val="124"/>
      </w:numPr>
      <w:spacing w:before="240" w:line="260" w:lineRule="atLeast"/>
    </w:pPr>
    <w:rPr>
      <w:rFonts w:ascii="Arial" w:eastAsiaTheme="minorHAnsi" w:hAnsi="Arial" w:cs="Arial"/>
      <w:szCs w:val="24"/>
      <w:lang w:eastAsia="fr-FR"/>
    </w:rPr>
  </w:style>
  <w:style w:type="paragraph" w:customStyle="1" w:styleId="FFWDefinitionColumnLevel2">
    <w:name w:val="FFW Definition Column Level 2"/>
    <w:basedOn w:val="Normal"/>
    <w:locked/>
    <w:rsid w:val="00CA4F5B"/>
    <w:pPr>
      <w:numPr>
        <w:ilvl w:val="1"/>
        <w:numId w:val="124"/>
      </w:numPr>
      <w:spacing w:before="240" w:line="260" w:lineRule="atLeast"/>
    </w:pPr>
    <w:rPr>
      <w:rFonts w:ascii="Arial" w:eastAsiaTheme="minorHAnsi" w:hAnsi="Arial" w:cs="Arial"/>
      <w:szCs w:val="24"/>
      <w:lang w:eastAsia="fr-FR"/>
    </w:rPr>
  </w:style>
  <w:style w:type="paragraph" w:customStyle="1" w:styleId="FFWBody3">
    <w:name w:val="FFW Body 3"/>
    <w:basedOn w:val="Normal"/>
    <w:locked/>
    <w:rsid w:val="00CA4F5B"/>
    <w:pPr>
      <w:spacing w:before="240" w:line="260" w:lineRule="atLeast"/>
      <w:ind w:left="794"/>
    </w:pPr>
    <w:rPr>
      <w:rFonts w:ascii="Arial" w:eastAsiaTheme="minorHAnsi" w:hAnsi="Arial" w:cs="Arial"/>
      <w:szCs w:val="22"/>
    </w:rPr>
  </w:style>
  <w:style w:type="paragraph" w:customStyle="1" w:styleId="FFWDefinitionLevel1">
    <w:name w:val="FFW Definition Level 1"/>
    <w:basedOn w:val="Normal"/>
    <w:locked/>
    <w:rsid w:val="00CA4F5B"/>
    <w:pPr>
      <w:numPr>
        <w:numId w:val="125"/>
      </w:numPr>
      <w:spacing w:before="240" w:line="260" w:lineRule="atLeast"/>
    </w:pPr>
    <w:rPr>
      <w:rFonts w:ascii="Arial" w:eastAsiaTheme="minorHAnsi" w:hAnsi="Arial" w:cs="Arial"/>
      <w:szCs w:val="24"/>
      <w:lang w:eastAsia="en-GB"/>
    </w:rPr>
  </w:style>
  <w:style w:type="paragraph" w:customStyle="1" w:styleId="StyleSubHeadNoNumberRedAllcapsLeft0cm">
    <w:name w:val="Style SubHeadNoNumber + Red All caps Left:  0 cm"/>
    <w:basedOn w:val="SubHeadNoNumber"/>
    <w:rsid w:val="00CA4F5B"/>
    <w:pPr>
      <w:ind w:left="0"/>
    </w:pPr>
    <w:rPr>
      <w:rFonts w:eastAsia="Times New Roman" w:cs="Times New Roman"/>
      <w:bCs/>
      <w:color w:val="FF0000"/>
      <w:szCs w:val="20"/>
    </w:rPr>
  </w:style>
  <w:style w:type="paragraph" w:customStyle="1" w:styleId="ListParagraphL2">
    <w:name w:val="List Paragraph L2"/>
    <w:basedOn w:val="Normal"/>
    <w:rsid w:val="00CA4F5B"/>
    <w:pPr>
      <w:spacing w:after="240"/>
    </w:pPr>
    <w:rPr>
      <w:rFonts w:eastAsiaTheme="minorHAnsi" w:cstheme="minorBidi"/>
      <w:sz w:val="22"/>
      <w:szCs w:val="22"/>
    </w:rPr>
  </w:style>
  <w:style w:type="paragraph" w:customStyle="1" w:styleId="StylePartDesNotAllcaps">
    <w:name w:val="Style PartDes + Not All caps"/>
    <w:basedOn w:val="Normal"/>
    <w:rsid w:val="00CA4F5B"/>
    <w:pPr>
      <w:spacing w:after="240"/>
      <w:ind w:left="709"/>
    </w:pPr>
    <w:rPr>
      <w:rFonts w:asciiTheme="minorHAnsi" w:eastAsiaTheme="minorHAnsi" w:hAnsiTheme="minorHAnsi" w:cstheme="minorBidi"/>
      <w:caps/>
      <w:sz w:val="22"/>
      <w:szCs w:val="22"/>
    </w:rPr>
  </w:style>
  <w:style w:type="paragraph" w:customStyle="1" w:styleId="StyleHeading62APBold">
    <w:name w:val="Style Heading 62AP + Bold"/>
    <w:basedOn w:val="Heading6"/>
    <w:rsid w:val="00CA4F5B"/>
    <w:pPr>
      <w:widowControl/>
      <w:numPr>
        <w:ilvl w:val="0"/>
        <w:numId w:val="0"/>
      </w:numPr>
      <w:spacing w:after="240"/>
    </w:pPr>
    <w:rPr>
      <w:rFonts w:eastAsiaTheme="minorHAnsi" w:cstheme="minorBidi"/>
      <w:bCs w:val="0"/>
      <w:caps/>
      <w:sz w:val="22"/>
      <w:u w:val="single"/>
    </w:rPr>
  </w:style>
  <w:style w:type="paragraph" w:styleId="TOCHeading">
    <w:name w:val="TOC Heading"/>
    <w:basedOn w:val="Heading1"/>
    <w:next w:val="Normal"/>
    <w:uiPriority w:val="39"/>
    <w:semiHidden/>
    <w:unhideWhenUsed/>
    <w:qFormat/>
    <w:rsid w:val="00CA4F5B"/>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customStyle="1" w:styleId="AgtLevel1Heading">
    <w:name w:val="Agt/Level1 Heading"/>
    <w:basedOn w:val="Body"/>
    <w:uiPriority w:val="99"/>
    <w:rsid w:val="002B5252"/>
    <w:pPr>
      <w:keepNext/>
      <w:numPr>
        <w:numId w:val="146"/>
      </w:numPr>
      <w:spacing w:line="288" w:lineRule="auto"/>
    </w:pPr>
    <w:rPr>
      <w:rFonts w:cs="Times New Roman"/>
      <w:b/>
      <w:sz w:val="20"/>
    </w:rPr>
  </w:style>
  <w:style w:type="paragraph" w:customStyle="1" w:styleId="AgtLevel2">
    <w:name w:val="Agt/Level2"/>
    <w:basedOn w:val="Body"/>
    <w:uiPriority w:val="99"/>
    <w:rsid w:val="002B5252"/>
    <w:pPr>
      <w:numPr>
        <w:ilvl w:val="1"/>
        <w:numId w:val="146"/>
      </w:numPr>
      <w:spacing w:line="288" w:lineRule="auto"/>
    </w:pPr>
    <w:rPr>
      <w:rFonts w:cs="Times New Roman"/>
      <w:sz w:val="20"/>
    </w:rPr>
  </w:style>
  <w:style w:type="paragraph" w:customStyle="1" w:styleId="AgtLevel3">
    <w:name w:val="Agt/Level3"/>
    <w:basedOn w:val="Body"/>
    <w:uiPriority w:val="99"/>
    <w:rsid w:val="002B5252"/>
    <w:pPr>
      <w:numPr>
        <w:ilvl w:val="2"/>
        <w:numId w:val="146"/>
      </w:numPr>
      <w:spacing w:line="288" w:lineRule="auto"/>
    </w:pPr>
    <w:rPr>
      <w:rFonts w:cs="Times New Roman"/>
      <w:sz w:val="20"/>
    </w:rPr>
  </w:style>
  <w:style w:type="paragraph" w:customStyle="1" w:styleId="AgtLevel4">
    <w:name w:val="Agt/Level4"/>
    <w:basedOn w:val="Body"/>
    <w:uiPriority w:val="99"/>
    <w:rsid w:val="002B5252"/>
    <w:pPr>
      <w:numPr>
        <w:ilvl w:val="3"/>
        <w:numId w:val="146"/>
      </w:numPr>
      <w:spacing w:line="288" w:lineRule="auto"/>
    </w:pPr>
    <w:rPr>
      <w:rFonts w:cs="Times New Roman"/>
      <w:sz w:val="20"/>
    </w:rPr>
  </w:style>
  <w:style w:type="paragraph" w:customStyle="1" w:styleId="AgtLevel5">
    <w:name w:val="Agt/Level5"/>
    <w:basedOn w:val="Body"/>
    <w:uiPriority w:val="99"/>
    <w:rsid w:val="002B5252"/>
    <w:pPr>
      <w:numPr>
        <w:ilvl w:val="4"/>
        <w:numId w:val="146"/>
      </w:numPr>
      <w:spacing w:line="288" w:lineRule="auto"/>
    </w:pPr>
    <w:rPr>
      <w:rFonts w:cs="Times New Roman"/>
      <w:sz w:val="20"/>
    </w:rPr>
  </w:style>
  <w:style w:type="paragraph" w:customStyle="1" w:styleId="AgtLevel6">
    <w:name w:val="Agt/Level6"/>
    <w:basedOn w:val="Body"/>
    <w:uiPriority w:val="99"/>
    <w:rsid w:val="002B5252"/>
    <w:pPr>
      <w:numPr>
        <w:ilvl w:val="5"/>
        <w:numId w:val="146"/>
      </w:numPr>
      <w:spacing w:line="288" w:lineRule="auto"/>
    </w:pPr>
    <w:rPr>
      <w:rFonts w:cs="Times New Roman"/>
      <w:sz w:val="20"/>
    </w:rPr>
  </w:style>
  <w:style w:type="paragraph" w:customStyle="1" w:styleId="AgtLevel7">
    <w:name w:val="Agt/Level7"/>
    <w:basedOn w:val="Body"/>
    <w:uiPriority w:val="99"/>
    <w:rsid w:val="002B5252"/>
    <w:pPr>
      <w:numPr>
        <w:ilvl w:val="6"/>
        <w:numId w:val="146"/>
      </w:numPr>
      <w:spacing w:line="288" w:lineRule="auto"/>
    </w:pPr>
    <w:rPr>
      <w:rFonts w:cs="Times New Roman"/>
      <w:sz w:val="20"/>
    </w:rPr>
  </w:style>
  <w:style w:type="paragraph" w:customStyle="1" w:styleId="AgtLevel8">
    <w:name w:val="Agt/Level8"/>
    <w:basedOn w:val="Body"/>
    <w:uiPriority w:val="99"/>
    <w:rsid w:val="002B5252"/>
    <w:pPr>
      <w:numPr>
        <w:ilvl w:val="7"/>
        <w:numId w:val="146"/>
      </w:numPr>
      <w:spacing w:line="288" w:lineRule="auto"/>
    </w:pPr>
    <w:rPr>
      <w:rFonts w:cs="Times New Roman"/>
      <w:sz w:val="20"/>
    </w:rPr>
  </w:style>
  <w:style w:type="paragraph" w:customStyle="1" w:styleId="IA1NumberParagraph">
    <w:name w:val="I.A.1 Number Paragraph"/>
    <w:basedOn w:val="Normal"/>
    <w:uiPriority w:val="99"/>
    <w:rsid w:val="002B5252"/>
    <w:pPr>
      <w:ind w:left="1080"/>
      <w:jc w:val="left"/>
    </w:pPr>
    <w:rPr>
      <w:rFonts w:ascii="Arial" w:hAnsi="Arial" w:cs="Arial"/>
      <w:lang w:val="en-US"/>
    </w:rPr>
  </w:style>
  <w:style w:type="paragraph" w:customStyle="1" w:styleId="Definitions">
    <w:name w:val="Definitions"/>
    <w:basedOn w:val="Normal"/>
    <w:uiPriority w:val="99"/>
    <w:rsid w:val="002B5252"/>
    <w:pPr>
      <w:numPr>
        <w:numId w:val="147"/>
      </w:numPr>
      <w:spacing w:after="210" w:line="264" w:lineRule="auto"/>
    </w:pPr>
    <w:rPr>
      <w:rFonts w:ascii="Times New Roman" w:hAnsi="Times New Roman"/>
      <w:sz w:val="23"/>
    </w:rPr>
  </w:style>
  <w:style w:type="paragraph" w:customStyle="1" w:styleId="AppHead">
    <w:name w:val="AppHead"/>
    <w:basedOn w:val="Normal"/>
    <w:rsid w:val="00613655"/>
    <w:pPr>
      <w:numPr>
        <w:numId w:val="162"/>
      </w:numPr>
      <w:adjustRightInd w:val="0"/>
      <w:spacing w:after="240"/>
      <w:jc w:val="center"/>
      <w:outlineLvl w:val="0"/>
    </w:pPr>
    <w:rPr>
      <w:rFonts w:ascii="Times New Roman" w:eastAsia="STZhongsong" w:hAnsi="Times New Roman"/>
      <w:b/>
      <w:caps/>
      <w:sz w:val="22"/>
      <w:lang w:eastAsia="zh-CN"/>
    </w:rPr>
  </w:style>
  <w:style w:type="paragraph" w:customStyle="1" w:styleId="AppPart">
    <w:name w:val="AppPart"/>
    <w:basedOn w:val="Normal"/>
    <w:rsid w:val="00613655"/>
    <w:pPr>
      <w:keepNext/>
      <w:numPr>
        <w:ilvl w:val="1"/>
        <w:numId w:val="162"/>
      </w:numPr>
      <w:adjustRightInd w:val="0"/>
      <w:spacing w:after="240"/>
      <w:jc w:val="center"/>
      <w:outlineLvl w:val="1"/>
    </w:pPr>
    <w:rPr>
      <w:rFonts w:ascii="Times New Roman" w:eastAsia="STZhongsong" w:hAnsi="Times New Roman"/>
      <w:b/>
      <w:sz w:val="22"/>
      <w:lang w:eastAsia="zh-CN"/>
    </w:rPr>
  </w:style>
  <w:style w:type="paragraph" w:customStyle="1" w:styleId="Table-Text">
    <w:name w:val="Table - Text"/>
    <w:basedOn w:val="Normal"/>
    <w:rsid w:val="00613655"/>
    <w:pPr>
      <w:adjustRightInd w:val="0"/>
      <w:spacing w:before="120" w:after="120"/>
      <w:jc w:val="left"/>
    </w:pPr>
    <w:rPr>
      <w:rFonts w:ascii="Times New Roman" w:eastAsia="STZhongsong" w:hAnsi="Times New Roman"/>
      <w:sz w:val="22"/>
      <w:lang w:eastAsia="zh-CN"/>
    </w:rPr>
  </w:style>
  <w:style w:type="paragraph" w:customStyle="1" w:styleId="AttachmentLevel2">
    <w:name w:val="Attachment Level 2"/>
    <w:basedOn w:val="BodyText"/>
    <w:next w:val="Normal"/>
    <w:rsid w:val="00416A7C"/>
    <w:pPr>
      <w:spacing w:after="240"/>
    </w:pPr>
    <w:rPr>
      <w:rFonts w:ascii="Arial" w:hAnsi="Arial"/>
      <w:sz w:val="22"/>
      <w:lang w:val="x-none" w:eastAsia="x-none"/>
    </w:rPr>
  </w:style>
  <w:style w:type="paragraph" w:customStyle="1" w:styleId="AttachmentLevel1">
    <w:name w:val="Attachment Level 1"/>
    <w:basedOn w:val="BodyText"/>
    <w:next w:val="Normal"/>
    <w:rsid w:val="00416A7C"/>
    <w:pPr>
      <w:keepNext/>
      <w:tabs>
        <w:tab w:val="num" w:pos="643"/>
        <w:tab w:val="num" w:pos="720"/>
      </w:tabs>
      <w:spacing w:after="240"/>
      <w:ind w:left="720" w:hanging="720"/>
    </w:pPr>
    <w:rPr>
      <w:rFonts w:ascii="Arial" w:hAnsi="Arial"/>
      <w:b/>
      <w:caps/>
      <w:lang w:val="x-none" w:eastAsia="x-none"/>
    </w:rPr>
  </w:style>
  <w:style w:type="paragraph" w:styleId="ListBullet3">
    <w:name w:val="List Bullet 3"/>
    <w:basedOn w:val="Normal"/>
    <w:unhideWhenUsed/>
    <w:rsid w:val="00416A7C"/>
    <w:pPr>
      <w:numPr>
        <w:numId w:val="200"/>
      </w:numPr>
      <w:spacing w:after="240"/>
      <w:contextualSpacing/>
    </w:pPr>
    <w:rPr>
      <w:rFonts w:asciiTheme="minorHAnsi" w:eastAsiaTheme="minorHAnsi" w:hAnsiTheme="minorHAnsi" w:cstheme="minorBidi"/>
      <w:sz w:val="22"/>
      <w:szCs w:val="22"/>
    </w:rPr>
  </w:style>
  <w:style w:type="paragraph" w:customStyle="1" w:styleId="Indent1">
    <w:name w:val="Indent 1"/>
    <w:basedOn w:val="text0"/>
    <w:uiPriority w:val="99"/>
    <w:rsid w:val="00416A7C"/>
    <w:pPr>
      <w:overflowPunct w:val="0"/>
      <w:autoSpaceDE w:val="0"/>
      <w:autoSpaceDN w:val="0"/>
      <w:adjustRightInd w:val="0"/>
      <w:spacing w:after="240" w:line="360" w:lineRule="auto"/>
      <w:ind w:left="720" w:hanging="720"/>
      <w:textAlignment w:val="baseline"/>
    </w:pPr>
    <w:rPr>
      <w:rFonts w:ascii="Times New Roman" w:hAnsi="Times New Roman"/>
      <w:sz w:val="20"/>
    </w:rPr>
  </w:style>
  <w:style w:type="paragraph" w:customStyle="1" w:styleId="Description">
    <w:name w:val="Description"/>
    <w:basedOn w:val="Normal"/>
    <w:uiPriority w:val="99"/>
    <w:rsid w:val="00416A7C"/>
    <w:pPr>
      <w:overflowPunct w:val="0"/>
      <w:autoSpaceDE w:val="0"/>
      <w:autoSpaceDN w:val="0"/>
      <w:adjustRightInd w:val="0"/>
      <w:spacing w:after="240"/>
      <w:ind w:left="1440" w:right="2549"/>
      <w:jc w:val="left"/>
      <w:textAlignment w:val="baseline"/>
    </w:pPr>
    <w:rPr>
      <w:rFonts w:ascii="Arial" w:hAnsi="Arial"/>
      <w:spacing w:val="-3"/>
    </w:rPr>
  </w:style>
  <w:style w:type="character" w:customStyle="1" w:styleId="NtocHeading1Char">
    <w:name w:val="NtocHeading 1 Char"/>
    <w:basedOn w:val="DefaultParagraphFont"/>
    <w:link w:val="NtocHeading1"/>
    <w:locked/>
    <w:rsid w:val="00416A7C"/>
    <w:rPr>
      <w:rFonts w:ascii="Arial" w:eastAsiaTheme="minorHAnsi" w:hAnsi="Arial" w:cstheme="minorBidi"/>
      <w:b/>
      <w:lang w:eastAsia="en-US"/>
    </w:rPr>
  </w:style>
  <w:style w:type="paragraph" w:customStyle="1" w:styleId="StyleHeading1Before6ptAfter6ptLinespacingAtle1">
    <w:name w:val="Style Heading 1 + Before:  6 pt After:  6 pt Line spacing:  At le...1"/>
    <w:basedOn w:val="Heading1"/>
    <w:uiPriority w:val="99"/>
    <w:rsid w:val="00416A7C"/>
    <w:pPr>
      <w:keepLines/>
      <w:widowControl/>
      <w:numPr>
        <w:numId w:val="0"/>
      </w:numPr>
      <w:tabs>
        <w:tab w:val="num" w:pos="432"/>
      </w:tabs>
      <w:overflowPunct w:val="0"/>
      <w:autoSpaceDE w:val="0"/>
      <w:autoSpaceDN w:val="0"/>
      <w:adjustRightInd w:val="0"/>
      <w:spacing w:before="120" w:after="120" w:line="320" w:lineRule="atLeast"/>
      <w:ind w:left="432" w:hanging="432"/>
      <w:jc w:val="left"/>
      <w:textAlignment w:val="baseline"/>
    </w:pPr>
    <w:rPr>
      <w:rFonts w:ascii="Arial" w:hAnsi="Arial" w:cs="Times New Roman"/>
      <w:kern w:val="0"/>
      <w:sz w:val="22"/>
      <w:szCs w:val="20"/>
      <w:u w:val="none"/>
    </w:rPr>
  </w:style>
  <w:style w:type="paragraph" w:customStyle="1" w:styleId="StyleHeading1After0ptLinespacingAtleast16pt">
    <w:name w:val="Style Heading 1 + After:  0 pt Line spacing:  At least 16 pt"/>
    <w:basedOn w:val="Heading1"/>
    <w:uiPriority w:val="99"/>
    <w:rsid w:val="00416A7C"/>
    <w:pPr>
      <w:keepLines/>
      <w:widowControl/>
      <w:numPr>
        <w:numId w:val="0"/>
      </w:numPr>
      <w:tabs>
        <w:tab w:val="num" w:pos="432"/>
      </w:tabs>
      <w:overflowPunct w:val="0"/>
      <w:autoSpaceDE w:val="0"/>
      <w:autoSpaceDN w:val="0"/>
      <w:adjustRightInd w:val="0"/>
      <w:spacing w:before="320" w:after="0" w:line="320" w:lineRule="atLeast"/>
      <w:ind w:left="720" w:hanging="720"/>
      <w:jc w:val="left"/>
      <w:textAlignment w:val="baseline"/>
    </w:pPr>
    <w:rPr>
      <w:rFonts w:ascii="Arial" w:hAnsi="Arial" w:cs="Times New Roman"/>
      <w:kern w:val="0"/>
      <w:sz w:val="22"/>
      <w:szCs w:val="20"/>
      <w:u w:val="none"/>
    </w:rPr>
  </w:style>
  <w:style w:type="character" w:styleId="SubtleEmphasis">
    <w:name w:val="Subtle Emphasis"/>
    <w:basedOn w:val="DefaultParagraphFont"/>
    <w:uiPriority w:val="99"/>
    <w:qFormat/>
    <w:rsid w:val="00416A7C"/>
    <w:rPr>
      <w:rFonts w:cs="Times New Roman"/>
      <w:i/>
      <w:iCs/>
      <w:color w:val="808080"/>
    </w:rPr>
  </w:style>
  <w:style w:type="table" w:styleId="TableGridLight">
    <w:name w:val="Grid Table Light"/>
    <w:basedOn w:val="TableNormal"/>
    <w:uiPriority w:val="40"/>
    <w:rsid w:val="00416A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1">
    <w:name w:val="Unresolved Mention11"/>
    <w:basedOn w:val="DefaultParagraphFont"/>
    <w:uiPriority w:val="99"/>
    <w:semiHidden/>
    <w:unhideWhenUsed/>
    <w:rsid w:val="00A237EE"/>
    <w:rPr>
      <w:color w:val="605E5C"/>
      <w:shd w:val="clear" w:color="auto" w:fill="E1DFDD"/>
    </w:rPr>
  </w:style>
  <w:style w:type="table" w:customStyle="1" w:styleId="TableGrid1">
    <w:name w:val="Table Grid1"/>
    <w:basedOn w:val="TableNormal"/>
    <w:next w:val="TableGrid"/>
    <w:uiPriority w:val="59"/>
    <w:rsid w:val="00CC689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ompressedLeft10Char">
    <w:name w:val="Body_Compressed_Left_10 Char"/>
    <w:link w:val="Default"/>
    <w:uiPriority w:val="99"/>
    <w:locked/>
    <w:rsid w:val="00B46338"/>
    <w:rPr>
      <w:color w:val="000000"/>
      <w:sz w:val="24"/>
      <w:szCs w:val="24"/>
      <w:lang w:val="en-US" w:eastAsia="en-US"/>
    </w:rPr>
  </w:style>
  <w:style w:type="paragraph" w:customStyle="1" w:styleId="BodyCompressedLeftBold">
    <w:name w:val="Body_Compressed_Left_Bold"/>
    <w:basedOn w:val="Normal"/>
    <w:link w:val="BodyCompressedLeftBoldCharChar"/>
    <w:rsid w:val="00B46338"/>
    <w:pPr>
      <w:spacing w:line="320" w:lineRule="atLeast"/>
    </w:pPr>
    <w:rPr>
      <w:rFonts w:ascii="Arial" w:hAnsi="Arial"/>
      <w:b/>
      <w:sz w:val="22"/>
      <w:lang w:eastAsia="en-GB"/>
    </w:rPr>
  </w:style>
  <w:style w:type="character" w:customStyle="1" w:styleId="BodyCompressedLeftBoldCharChar">
    <w:name w:val="Body_Compressed_Left_Bold Char Char"/>
    <w:link w:val="BodyCompressedLeftBold"/>
    <w:locked/>
    <w:rsid w:val="00B46338"/>
    <w:rPr>
      <w:rFonts w:ascii="Arial" w:hAnsi="Arial"/>
      <w:b/>
      <w:szCs w:val="20"/>
    </w:rPr>
  </w:style>
  <w:style w:type="character" w:customStyle="1" w:styleId="normaltextrun">
    <w:name w:val="normaltextrun"/>
    <w:basedOn w:val="DefaultParagraphFont"/>
    <w:rsid w:val="00B46338"/>
  </w:style>
  <w:style w:type="table" w:customStyle="1" w:styleId="TableGridLight1">
    <w:name w:val="Table Grid Light1"/>
    <w:basedOn w:val="TableNormal"/>
    <w:uiPriority w:val="40"/>
    <w:rsid w:val="00966A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0">
    <w:name w:val="Unresolved Mention1_0"/>
    <w:basedOn w:val="DefaultParagraphFont"/>
    <w:uiPriority w:val="99"/>
    <w:semiHidden/>
    <w:unhideWhenUsed/>
    <w:rsid w:val="00966A7A"/>
    <w:rPr>
      <w:color w:val="605E5C"/>
      <w:shd w:val="clear" w:color="auto" w:fill="E1DFDD"/>
    </w:rPr>
  </w:style>
  <w:style w:type="character" w:customStyle="1" w:styleId="UnresolvedMention2">
    <w:name w:val="Unresolved Mention2"/>
    <w:basedOn w:val="DefaultParagraphFont"/>
    <w:uiPriority w:val="99"/>
    <w:semiHidden/>
    <w:unhideWhenUsed/>
    <w:rsid w:val="00BF5871"/>
    <w:rPr>
      <w:color w:val="605E5C"/>
      <w:shd w:val="clear" w:color="auto" w:fill="E1DFDD"/>
    </w:rPr>
  </w:style>
  <w:style w:type="character" w:customStyle="1" w:styleId="normaltextrun1">
    <w:name w:val="normaltextrun1"/>
    <w:basedOn w:val="DefaultParagraphFont"/>
    <w:rsid w:val="000F1FDD"/>
  </w:style>
  <w:style w:type="character" w:customStyle="1" w:styleId="advancedproofingissue">
    <w:name w:val="advancedproofingissue"/>
    <w:basedOn w:val="DefaultParagraphFont"/>
    <w:rsid w:val="000F1FDD"/>
  </w:style>
  <w:style w:type="character" w:customStyle="1" w:styleId="eop">
    <w:name w:val="eop"/>
    <w:basedOn w:val="DefaultParagraphFont"/>
    <w:rsid w:val="000F1FDD"/>
  </w:style>
  <w:style w:type="paragraph" w:customStyle="1" w:styleId="paragraph">
    <w:name w:val="paragraph"/>
    <w:basedOn w:val="Normal"/>
    <w:rsid w:val="000F1FDD"/>
    <w:pPr>
      <w:spacing w:before="100" w:beforeAutospacing="1" w:after="100" w:afterAutospacing="1"/>
      <w:jc w:val="left"/>
    </w:pPr>
    <w:rPr>
      <w:rFonts w:ascii="Times New Roman" w:hAnsi="Times New Roman"/>
      <w:sz w:val="24"/>
      <w:szCs w:val="24"/>
      <w:lang w:eastAsia="en-GB"/>
    </w:rPr>
  </w:style>
  <w:style w:type="table" w:styleId="GridTable2">
    <w:name w:val="Grid Table 2"/>
    <w:basedOn w:val="TableNormal"/>
    <w:uiPriority w:val="47"/>
    <w:rsid w:val="000F1FDD"/>
    <w:rPr>
      <w:rFonts w:asciiTheme="minorHAnsi" w:eastAsiaTheme="minorHAnsi" w:hAnsiTheme="minorHAnsi" w:cstheme="minorBidi"/>
      <w:lang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F1FDD"/>
    <w:rPr>
      <w:rFonts w:asciiTheme="minorHAnsi" w:eastAsiaTheme="minorHAnsi" w:hAnsiTheme="minorHAnsi" w:cstheme="minorBidi"/>
      <w:color w:val="000000" w:themeColor="text1"/>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risagmtSch-L1">
    <w:name w:val="BrisagmtSch-L1"/>
    <w:next w:val="BrisagmtSch-L2"/>
    <w:uiPriority w:val="4"/>
    <w:rsid w:val="008860A4"/>
    <w:pPr>
      <w:keepNext/>
      <w:numPr>
        <w:ilvl w:val="2"/>
        <w:numId w:val="391"/>
      </w:numPr>
      <w:spacing w:after="240"/>
      <w:jc w:val="both"/>
    </w:pPr>
    <w:rPr>
      <w:rFonts w:ascii="Arial" w:hAnsi="Arial"/>
      <w:b/>
      <w:sz w:val="20"/>
      <w:szCs w:val="24"/>
      <w:lang w:eastAsia="en-US"/>
    </w:rPr>
  </w:style>
  <w:style w:type="paragraph" w:customStyle="1" w:styleId="BrisagmtSch-L2">
    <w:name w:val="BrisagmtSch-L2"/>
    <w:rsid w:val="008860A4"/>
    <w:pPr>
      <w:numPr>
        <w:ilvl w:val="3"/>
        <w:numId w:val="391"/>
      </w:numPr>
      <w:spacing w:after="240"/>
      <w:jc w:val="both"/>
    </w:pPr>
    <w:rPr>
      <w:rFonts w:ascii="Arial" w:hAnsi="Arial"/>
      <w:iCs/>
      <w:sz w:val="20"/>
      <w:szCs w:val="24"/>
      <w:lang w:eastAsia="en-US"/>
    </w:rPr>
  </w:style>
  <w:style w:type="paragraph" w:customStyle="1" w:styleId="BrisagmtSch-L3">
    <w:name w:val="BrisagmtSch-L3"/>
    <w:uiPriority w:val="4"/>
    <w:rsid w:val="008860A4"/>
    <w:pPr>
      <w:numPr>
        <w:ilvl w:val="4"/>
        <w:numId w:val="391"/>
      </w:numPr>
      <w:spacing w:after="240"/>
      <w:jc w:val="both"/>
    </w:pPr>
    <w:rPr>
      <w:rFonts w:ascii="Arial" w:hAnsi="Arial"/>
      <w:sz w:val="20"/>
      <w:szCs w:val="24"/>
      <w:lang w:eastAsia="en-US"/>
    </w:rPr>
  </w:style>
  <w:style w:type="paragraph" w:customStyle="1" w:styleId="BrisagmtSch-L4">
    <w:name w:val="BrisagmtSch-L4"/>
    <w:uiPriority w:val="4"/>
    <w:rsid w:val="008860A4"/>
    <w:pPr>
      <w:numPr>
        <w:ilvl w:val="5"/>
        <w:numId w:val="391"/>
      </w:numPr>
      <w:spacing w:after="240"/>
      <w:jc w:val="both"/>
    </w:pPr>
    <w:rPr>
      <w:rFonts w:ascii="Arial" w:hAnsi="Arial"/>
      <w:sz w:val="20"/>
      <w:szCs w:val="24"/>
      <w:lang w:eastAsia="en-US"/>
    </w:rPr>
  </w:style>
  <w:style w:type="paragraph" w:customStyle="1" w:styleId="BrisagmtSch-L5">
    <w:name w:val="BrisagmtSch-L5"/>
    <w:uiPriority w:val="4"/>
    <w:rsid w:val="008860A4"/>
    <w:pPr>
      <w:numPr>
        <w:ilvl w:val="6"/>
        <w:numId w:val="391"/>
      </w:numPr>
      <w:spacing w:after="180"/>
      <w:jc w:val="both"/>
    </w:pPr>
    <w:rPr>
      <w:rFonts w:ascii="Arial" w:hAnsi="Arial"/>
      <w:sz w:val="20"/>
      <w:lang w:eastAsia="en-US"/>
    </w:rPr>
  </w:style>
  <w:style w:type="paragraph" w:customStyle="1" w:styleId="BrisagmtSch-L6">
    <w:name w:val="BrisagmtSch-L6"/>
    <w:uiPriority w:val="4"/>
    <w:rsid w:val="008860A4"/>
    <w:pPr>
      <w:numPr>
        <w:ilvl w:val="7"/>
        <w:numId w:val="391"/>
      </w:numPr>
      <w:spacing w:after="240"/>
      <w:jc w:val="both"/>
    </w:pPr>
    <w:rPr>
      <w:rFonts w:ascii="Arial" w:hAnsi="Arial"/>
      <w:color w:val="000000"/>
      <w:sz w:val="20"/>
      <w:szCs w:val="20"/>
    </w:rPr>
  </w:style>
  <w:style w:type="paragraph" w:customStyle="1" w:styleId="BrisagmtSch-SubHead">
    <w:name w:val="BrisagmtSch-SubHead"/>
    <w:next w:val="BrisagmtSch-L1"/>
    <w:uiPriority w:val="3"/>
    <w:rsid w:val="008860A4"/>
    <w:pPr>
      <w:numPr>
        <w:ilvl w:val="1"/>
        <w:numId w:val="391"/>
      </w:numPr>
      <w:spacing w:after="240"/>
      <w:jc w:val="center"/>
    </w:pPr>
    <w:rPr>
      <w:rFonts w:ascii="Arial" w:hAnsi="Arial" w:cs="Arial"/>
      <w:b/>
      <w:sz w:val="20"/>
      <w:szCs w:val="24"/>
      <w:lang w:eastAsia="en-US"/>
    </w:rPr>
  </w:style>
  <w:style w:type="paragraph" w:customStyle="1" w:styleId="BrisagmtSch-Heading">
    <w:name w:val="BrisagmtSch-Heading"/>
    <w:next w:val="BrisagmtSch-SubHead"/>
    <w:uiPriority w:val="3"/>
    <w:rsid w:val="008860A4"/>
    <w:pPr>
      <w:pageBreakBefore/>
      <w:numPr>
        <w:numId w:val="391"/>
      </w:numPr>
      <w:spacing w:after="240"/>
      <w:jc w:val="center"/>
    </w:pPr>
    <w:rPr>
      <w:rFonts w:ascii="Arial" w:hAnsi="Arial"/>
      <w:b/>
      <w:sz w:val="20"/>
      <w:szCs w:val="24"/>
      <w:lang w:eastAsia="en-US"/>
    </w:rPr>
  </w:style>
  <w:style w:type="character" w:styleId="UnresolvedMention">
    <w:name w:val="Unresolved Mention"/>
    <w:basedOn w:val="DefaultParagraphFont"/>
    <w:uiPriority w:val="99"/>
    <w:semiHidden/>
    <w:unhideWhenUsed/>
    <w:rsid w:val="0095264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89697">
      <w:bodyDiv w:val="1"/>
      <w:marLeft w:val="0"/>
      <w:marRight w:val="0"/>
      <w:marTop w:val="0"/>
      <w:marBottom w:val="0"/>
      <w:divBdr>
        <w:top w:val="none" w:sz="0" w:space="0" w:color="auto"/>
        <w:left w:val="none" w:sz="0" w:space="0" w:color="auto"/>
        <w:bottom w:val="none" w:sz="0" w:space="0" w:color="auto"/>
        <w:right w:val="none" w:sz="0" w:space="0" w:color="auto"/>
      </w:divBdr>
    </w:div>
    <w:div w:id="141898765">
      <w:bodyDiv w:val="1"/>
      <w:marLeft w:val="0"/>
      <w:marRight w:val="0"/>
      <w:marTop w:val="0"/>
      <w:marBottom w:val="0"/>
      <w:divBdr>
        <w:top w:val="none" w:sz="0" w:space="0" w:color="auto"/>
        <w:left w:val="none" w:sz="0" w:space="0" w:color="auto"/>
        <w:bottom w:val="none" w:sz="0" w:space="0" w:color="auto"/>
        <w:right w:val="none" w:sz="0" w:space="0" w:color="auto"/>
      </w:divBdr>
    </w:div>
    <w:div w:id="152332212">
      <w:bodyDiv w:val="1"/>
      <w:marLeft w:val="0"/>
      <w:marRight w:val="0"/>
      <w:marTop w:val="0"/>
      <w:marBottom w:val="0"/>
      <w:divBdr>
        <w:top w:val="none" w:sz="0" w:space="0" w:color="auto"/>
        <w:left w:val="none" w:sz="0" w:space="0" w:color="auto"/>
        <w:bottom w:val="none" w:sz="0" w:space="0" w:color="auto"/>
        <w:right w:val="none" w:sz="0" w:space="0" w:color="auto"/>
      </w:divBdr>
    </w:div>
    <w:div w:id="205259997">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2248842">
      <w:bodyDiv w:val="1"/>
      <w:marLeft w:val="0"/>
      <w:marRight w:val="0"/>
      <w:marTop w:val="0"/>
      <w:marBottom w:val="0"/>
      <w:divBdr>
        <w:top w:val="none" w:sz="0" w:space="0" w:color="auto"/>
        <w:left w:val="none" w:sz="0" w:space="0" w:color="auto"/>
        <w:bottom w:val="none" w:sz="0" w:space="0" w:color="auto"/>
        <w:right w:val="none" w:sz="0" w:space="0" w:color="auto"/>
      </w:divBdr>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776801677">
      <w:bodyDiv w:val="1"/>
      <w:marLeft w:val="0"/>
      <w:marRight w:val="0"/>
      <w:marTop w:val="0"/>
      <w:marBottom w:val="0"/>
      <w:divBdr>
        <w:top w:val="none" w:sz="0" w:space="0" w:color="auto"/>
        <w:left w:val="none" w:sz="0" w:space="0" w:color="auto"/>
        <w:bottom w:val="none" w:sz="0" w:space="0" w:color="auto"/>
        <w:right w:val="none" w:sz="0" w:space="0" w:color="auto"/>
      </w:divBdr>
    </w:div>
    <w:div w:id="852500676">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329791577">
      <w:bodyDiv w:val="1"/>
      <w:marLeft w:val="0"/>
      <w:marRight w:val="0"/>
      <w:marTop w:val="0"/>
      <w:marBottom w:val="0"/>
      <w:divBdr>
        <w:top w:val="none" w:sz="0" w:space="0" w:color="auto"/>
        <w:left w:val="none" w:sz="0" w:space="0" w:color="auto"/>
        <w:bottom w:val="none" w:sz="0" w:space="0" w:color="auto"/>
        <w:right w:val="none" w:sz="0" w:space="0" w:color="auto"/>
      </w:divBdr>
    </w:div>
    <w:div w:id="1484740836">
      <w:bodyDiv w:val="1"/>
      <w:marLeft w:val="0"/>
      <w:marRight w:val="0"/>
      <w:marTop w:val="0"/>
      <w:marBottom w:val="0"/>
      <w:divBdr>
        <w:top w:val="none" w:sz="0" w:space="0" w:color="auto"/>
        <w:left w:val="none" w:sz="0" w:space="0" w:color="auto"/>
        <w:bottom w:val="none" w:sz="0" w:space="0" w:color="auto"/>
        <w:right w:val="none" w:sz="0" w:space="0" w:color="auto"/>
      </w:divBdr>
    </w:div>
    <w:div w:id="1497838111">
      <w:bodyDiv w:val="1"/>
      <w:marLeft w:val="0"/>
      <w:marRight w:val="0"/>
      <w:marTop w:val="0"/>
      <w:marBottom w:val="0"/>
      <w:divBdr>
        <w:top w:val="none" w:sz="0" w:space="0" w:color="auto"/>
        <w:left w:val="none" w:sz="0" w:space="0" w:color="auto"/>
        <w:bottom w:val="none" w:sz="0" w:space="0" w:color="auto"/>
        <w:right w:val="none" w:sz="0" w:space="0" w:color="auto"/>
      </w:divBdr>
    </w:div>
    <w:div w:id="1525442220">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565095891">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612081870">
      <w:bodyDiv w:val="1"/>
      <w:marLeft w:val="0"/>
      <w:marRight w:val="0"/>
      <w:marTop w:val="0"/>
      <w:marBottom w:val="0"/>
      <w:divBdr>
        <w:top w:val="none" w:sz="0" w:space="0" w:color="auto"/>
        <w:left w:val="none" w:sz="0" w:space="0" w:color="auto"/>
        <w:bottom w:val="none" w:sz="0" w:space="0" w:color="auto"/>
        <w:right w:val="none" w:sz="0" w:space="0" w:color="auto"/>
      </w:divBdr>
    </w:div>
    <w:div w:id="161764260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9610358">
      <w:bodyDiv w:val="1"/>
      <w:marLeft w:val="0"/>
      <w:marRight w:val="0"/>
      <w:marTop w:val="0"/>
      <w:marBottom w:val="0"/>
      <w:divBdr>
        <w:top w:val="none" w:sz="0" w:space="0" w:color="auto"/>
        <w:left w:val="none" w:sz="0" w:space="0" w:color="auto"/>
        <w:bottom w:val="none" w:sz="0" w:space="0" w:color="auto"/>
        <w:right w:val="none" w:sz="0" w:space="0" w:color="auto"/>
      </w:divBdr>
    </w:div>
    <w:div w:id="1915579659">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abel version="1.0">
  <element uid="id_unclassified"/>
  <element uid="id_newpolicy" value=""/>
</label>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70c06ff-3893-487b-924a-2959e3d059e7" xsi:nil="true"/>
    <lcf76f155ced4ddcb4097134ff3c332f xmlns="a397ce8a-9ab7-4832-a1d9-4e2709db39c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1 6 " ? > < p r o p e r t i e s   x m l n s = " h t t p : / / w w w . i m a n a g e . c o m / w o r k / x m l s c h e m a " >  
     < d o c u m e n t i d > C l o u d _ U K ! 2 1 8 9 2 2 3 5 0 . 3 < / d o c u m e n t i d >  
     < s e n d e r i d > 6 7 9 1 5 < / s e n d e r i d >  
     < s e n d e r e m a i l > J A M E S S O O K I A S @ E V E R S H E D S - S U T H E R L A N D . C O M < / s e n d e r e m a i l >  
     < l a s t m o d i f i e d > 2 0 2 3 - 1 0 - 3 1 T 1 0 : 1 6 : 0 0 . 0 0 0 0 0 0 0 + 0 0 : 0 0 < / l a s t m o d i f i e d >  
     < d a t a b a s e > C l o u d _ U K < / 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D4483-F8E9-41D4-A1F2-B09E75206C86}">
  <ds:schemaRefs/>
</ds:datastoreItem>
</file>

<file path=customXml/itemProps2.xml><?xml version="1.0" encoding="utf-8"?>
<ds:datastoreItem xmlns:ds="http://schemas.openxmlformats.org/officeDocument/2006/customXml" ds:itemID="{9DD32060-525E-4995-8160-8A0CDAD6A95F}">
  <ds:schemaRefs>
    <ds:schemaRef ds:uri="http://schemas.microsoft.com/office/2006/metadata/properties"/>
    <ds:schemaRef ds:uri="http://schemas.microsoft.com/sharepoint/v3"/>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397ce8a-9ab7-4832-a1d9-4e2709db39c7"/>
    <ds:schemaRef ds:uri="http://purl.org/dc/elements/1.1/"/>
    <ds:schemaRef ds:uri="b70c06ff-3893-487b-924a-2959e3d059e7"/>
    <ds:schemaRef ds:uri="http://www.w3.org/XML/1998/namespace"/>
    <ds:schemaRef ds:uri="http://purl.org/dc/dcmitype/"/>
  </ds:schemaRefs>
</ds:datastoreItem>
</file>

<file path=customXml/itemProps3.xml><?xml version="1.0" encoding="utf-8"?>
<ds:datastoreItem xmlns:ds="http://schemas.openxmlformats.org/officeDocument/2006/customXml" ds:itemID="{81F49F33-2BA4-4712-BFD9-D2B402A1A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28D36-EF84-4BAA-BE2F-F07D4166CE4F}">
  <ds:schemaRefs>
    <ds:schemaRef ds:uri="http://schemas.openxmlformats.org/officeDocument/2006/bibliography"/>
  </ds:schemaRefs>
</ds:datastoreItem>
</file>

<file path=customXml/itemProps5.xml><?xml version="1.0" encoding="utf-8"?>
<ds:datastoreItem xmlns:ds="http://schemas.openxmlformats.org/officeDocument/2006/customXml" ds:itemID="{DEB57D20-0530-4684-8DF0-12B22BDCCA7D}">
  <ds:schemaRefs>
    <ds:schemaRef ds:uri="http://www.imanage.com/work/xmlschema"/>
  </ds:schemaRefs>
</ds:datastoreItem>
</file>

<file path=customXml/itemProps6.xml><?xml version="1.0" encoding="utf-8"?>
<ds:datastoreItem xmlns:ds="http://schemas.openxmlformats.org/officeDocument/2006/customXml" ds:itemID="{87E5AD6D-F7D5-4EA0-A4C7-A74BD81F6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2</Pages>
  <Words>77</Words>
  <Characters>416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2024-06-04T10:30:00Z</dcterms:created>
  <dcterms:modified xsi:type="dcterms:W3CDTF">2025-07-10T13:18:00Z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MSIP_Label_f9af038e-07b4-4369-a678-c835687cb272_Enabled">
    <vt:lpwstr>true</vt:lpwstr>
  </property>
  <property fmtid="{D5CDD505-2E9C-101B-9397-08002B2CF9AE}" pid="4" name="MSIP_Label_f9af038e-07b4-4369-a678-c835687cb272_SetDate">
    <vt:lpwstr>2020-11-30T16:26:20Z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f42a1dac-24c0-4c48-8c6f-5b1d86a2e5dc</vt:lpwstr>
  </property>
  <property fmtid="{D5CDD505-2E9C-101B-9397-08002B2CF9AE}" pid="9" name="MSIP_Label_f9af038e-07b4-4369-a678-c835687cb272_ContentBits">
    <vt:lpwstr>2</vt:lpwstr>
  </property>
  <property fmtid="{D5CDD505-2E9C-101B-9397-08002B2CF9AE}" pid="10" name="iMDocLibrary">
    <vt:lpwstr>CLOUD_UK</vt:lpwstr>
  </property>
  <property fmtid="{D5CDD505-2E9C-101B-9397-08002B2CF9AE}" pid="11" name="iMDocNumber">
    <vt:lpwstr>218848075</vt:lpwstr>
  </property>
  <property fmtid="{D5CDD505-2E9C-101B-9397-08002B2CF9AE}" pid="12" name="iMDocVersion">
    <vt:lpwstr>1</vt:lpwstr>
  </property>
  <property fmtid="{D5CDD505-2E9C-101B-9397-08002B2CF9AE}" pid="13" name="iMDocID">
    <vt:lpwstr>CLOUD_UK\218848075\1</vt:lpwstr>
  </property>
  <property fmtid="{D5CDD505-2E9C-101B-9397-08002B2CF9AE}" pid="14" name="MediaServiceImageTags">
    <vt:lpwstr/>
  </property>
</Properties>
</file>